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F5537" w14:textId="77777777" w:rsid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675A6319" w14:textId="1594B84E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Commission on Phytosanitary Measures </w:t>
      </w:r>
    </w:p>
    <w:p w14:paraId="119893AC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caps/>
          <w:szCs w:val="22"/>
        </w:rPr>
        <w:t xml:space="preserve">STRATEGIC PLANNING GROUP  </w:t>
      </w:r>
    </w:p>
    <w:p w14:paraId="2565DBF1" w14:textId="77777777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</w:p>
    <w:p w14:paraId="33041559" w14:textId="0DA85E7B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 xml:space="preserve">27 – 29 October 2025 </w:t>
      </w:r>
    </w:p>
    <w:p w14:paraId="13AB93D0" w14:textId="6189BE85" w:rsidR="00873D8F" w:rsidRPr="00873D8F" w:rsidRDefault="00873D8F" w:rsidP="00873D8F">
      <w:pPr>
        <w:jc w:val="center"/>
        <w:rPr>
          <w:rStyle w:val="CommentsStyle"/>
          <w:rFonts w:eastAsia="Times"/>
          <w:b/>
          <w:caps/>
          <w:szCs w:val="22"/>
        </w:rPr>
      </w:pPr>
      <w:r w:rsidRPr="00873D8F">
        <w:rPr>
          <w:rStyle w:val="CommentsStyle"/>
          <w:rFonts w:eastAsia="Times"/>
          <w:b/>
          <w:szCs w:val="22"/>
        </w:rPr>
        <w:t>Ethiopia Room, F</w:t>
      </w:r>
      <w:r>
        <w:rPr>
          <w:rStyle w:val="CommentsStyle"/>
          <w:rFonts w:eastAsia="Times"/>
          <w:b/>
          <w:szCs w:val="22"/>
        </w:rPr>
        <w:t>AO</w:t>
      </w:r>
      <w:r w:rsidRPr="00873D8F">
        <w:rPr>
          <w:rStyle w:val="CommentsStyle"/>
          <w:rFonts w:eastAsia="Times"/>
          <w:b/>
          <w:szCs w:val="22"/>
        </w:rPr>
        <w:t xml:space="preserve"> Headquarters</w:t>
      </w:r>
      <w:r w:rsidRPr="00873D8F">
        <w:rPr>
          <w:rStyle w:val="CommentsStyle"/>
          <w:rFonts w:eastAsia="Times"/>
          <w:b/>
          <w:caps/>
          <w:szCs w:val="22"/>
        </w:rPr>
        <w:t xml:space="preserve">, </w:t>
      </w:r>
    </w:p>
    <w:p w14:paraId="0A37501D" w14:textId="14726774" w:rsidR="00A77627" w:rsidRDefault="00873D8F" w:rsidP="00873D8F">
      <w:pPr>
        <w:jc w:val="center"/>
        <w:rPr>
          <w:rStyle w:val="CommentsStyle"/>
          <w:rFonts w:eastAsia="Times"/>
          <w:b/>
          <w:szCs w:val="22"/>
        </w:rPr>
      </w:pPr>
      <w:r w:rsidRPr="00873D8F">
        <w:rPr>
          <w:rStyle w:val="CommentsStyle"/>
          <w:rFonts w:eastAsia="Times"/>
          <w:b/>
          <w:szCs w:val="22"/>
        </w:rPr>
        <w:t>Rome, Italy</w:t>
      </w:r>
    </w:p>
    <w:p w14:paraId="40955592" w14:textId="77777777" w:rsidR="00873D8F" w:rsidRDefault="00873D8F" w:rsidP="00873D8F">
      <w:pPr>
        <w:jc w:val="center"/>
      </w:pPr>
    </w:p>
    <w:p w14:paraId="3919E2BD" w14:textId="1E3CCA5C" w:rsidR="00193ADC" w:rsidRDefault="00AB5768">
      <w:pPr>
        <w:jc w:val="center"/>
      </w:pPr>
      <w:r>
        <w:rPr>
          <w:rStyle w:val="CommentsStyle"/>
          <w:b/>
        </w:rPr>
        <w:t>PARTICIPANTS LIST</w:t>
      </w:r>
      <w:r w:rsidR="007906F3">
        <w:rPr>
          <w:rStyle w:val="CommentsStyle"/>
          <w:b/>
        </w:rPr>
        <w:t xml:space="preserve"> </w:t>
      </w:r>
      <w:r w:rsidR="007906F3" w:rsidRPr="00F10579">
        <w:rPr>
          <w:rFonts w:ascii="Wingdings" w:eastAsia="Times New Roman" w:hAnsi="Wingdings" w:cs="Times New Roman"/>
          <w:szCs w:val="22"/>
          <w:lang w:val="en-US" w:eastAsia="en-US"/>
        </w:rPr>
        <w:t></w:t>
      </w:r>
    </w:p>
    <w:p w14:paraId="5DAB6C7B" w14:textId="77777777" w:rsidR="009D3C82" w:rsidRDefault="009D3C82"/>
    <w:tbl>
      <w:tblPr>
        <w:tblStyle w:val="TableGrid"/>
        <w:tblW w:w="10281" w:type="dxa"/>
        <w:tblInd w:w="85" w:type="dxa"/>
        <w:tblLook w:val="04A0" w:firstRow="1" w:lastRow="0" w:firstColumn="1" w:lastColumn="0" w:noHBand="0" w:noVBand="1"/>
      </w:tblPr>
      <w:tblGrid>
        <w:gridCol w:w="936"/>
        <w:gridCol w:w="1557"/>
        <w:gridCol w:w="4367"/>
        <w:gridCol w:w="3421"/>
      </w:tblGrid>
      <w:tr w:rsidR="00A77627" w:rsidRPr="00E72DF2" w14:paraId="21759AA5" w14:textId="77777777" w:rsidTr="7BFBA557">
        <w:trPr>
          <w:cantSplit/>
          <w:trHeight w:val="500"/>
          <w:tblHeader/>
        </w:trPr>
        <w:tc>
          <w:tcPr>
            <w:tcW w:w="936" w:type="dxa"/>
            <w:shd w:val="clear" w:color="auto" w:fill="E6E6E6"/>
          </w:tcPr>
          <w:p w14:paraId="02EB378F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ab/>
            </w:r>
          </w:p>
          <w:p w14:paraId="6A05A809" w14:textId="77777777" w:rsidR="00193ADC" w:rsidRPr="00E72DF2" w:rsidRDefault="00193ADC" w:rsidP="00193AD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57" w:type="dxa"/>
            <w:shd w:val="clear" w:color="auto" w:fill="E6E6E6"/>
            <w:vAlign w:val="center"/>
          </w:tcPr>
          <w:p w14:paraId="48E7D326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Region/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br/>
              <w:t>Role</w:t>
            </w:r>
          </w:p>
        </w:tc>
        <w:tc>
          <w:tcPr>
            <w:tcW w:w="4367" w:type="dxa"/>
            <w:shd w:val="clear" w:color="auto" w:fill="E6E6E6"/>
            <w:vAlign w:val="center"/>
          </w:tcPr>
          <w:p w14:paraId="584DAC5C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Name, mailing, address, telephone</w:t>
            </w:r>
          </w:p>
        </w:tc>
        <w:tc>
          <w:tcPr>
            <w:tcW w:w="3421" w:type="dxa"/>
            <w:shd w:val="clear" w:color="auto" w:fill="E6E6E6"/>
            <w:vAlign w:val="center"/>
          </w:tcPr>
          <w:p w14:paraId="58C6109E" w14:textId="77777777" w:rsidR="00193ADC" w:rsidRPr="00E72DF2" w:rsidRDefault="00193ADC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Email address</w:t>
            </w:r>
          </w:p>
        </w:tc>
      </w:tr>
      <w:tr w:rsidR="008421A5" w:rsidRPr="00E72DF2" w14:paraId="079EA6B8" w14:textId="77777777" w:rsidTr="7BFBA557">
        <w:trPr>
          <w:cantSplit/>
        </w:trPr>
        <w:tc>
          <w:tcPr>
            <w:tcW w:w="936" w:type="dxa"/>
          </w:tcPr>
          <w:p w14:paraId="133C79A6" w14:textId="49518D90" w:rsidR="008421A5" w:rsidRPr="00E72DF2" w:rsidRDefault="006370FD" w:rsidP="008421A5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B4346BD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2EFD86A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Europe  -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14:paraId="12138E67" w14:textId="1F3F92D4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  <w:lang w:val="en-US"/>
              </w:rPr>
              <w:t xml:space="preserve">CPM Chairperson </w:t>
            </w:r>
          </w:p>
        </w:tc>
        <w:tc>
          <w:tcPr>
            <w:tcW w:w="4367" w:type="dxa"/>
          </w:tcPr>
          <w:p w14:paraId="149FBE5A" w14:textId="77777777" w:rsidR="008421A5" w:rsidRPr="00E72DF2" w:rsidRDefault="008421A5" w:rsidP="008421A5">
            <w:pPr>
              <w:spacing w:before="60"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Samuel BISHOP</w:t>
            </w:r>
          </w:p>
          <w:p w14:paraId="4F563A5E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Head of International Plant Health Policy</w:t>
            </w:r>
          </w:p>
          <w:p w14:paraId="3A0A006A" w14:textId="77777777" w:rsidR="008421A5" w:rsidRPr="00E72DF2" w:rsidRDefault="008421A5" w:rsidP="008421A5">
            <w:pPr>
              <w:pStyle w:val="IPPArialTable"/>
              <w:spacing w:before="0" w:after="0" w:line="276" w:lineRule="auto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Department for Environment, Food and Rural Affairs</w:t>
            </w:r>
          </w:p>
          <w:p w14:paraId="134AC8A2" w14:textId="2CBEBB4D" w:rsidR="008421A5" w:rsidRPr="00E72DF2" w:rsidRDefault="008421A5" w:rsidP="008421A5">
            <w:pPr>
              <w:pStyle w:val="IPPArialTable"/>
              <w:spacing w:line="276" w:lineRule="auto"/>
              <w:rPr>
                <w:rFonts w:cs="Arial"/>
                <w:b/>
                <w:spacing w:val="-3"/>
                <w:szCs w:val="18"/>
                <w:lang w:val="en-US"/>
              </w:rPr>
            </w:pPr>
            <w:r w:rsidRPr="00E72DF2">
              <w:rPr>
                <w:rFonts w:eastAsia="MS Mincho" w:cs="Arial"/>
                <w:b/>
                <w:szCs w:val="18"/>
              </w:rPr>
              <w:t>UNITED KINGDOM</w:t>
            </w:r>
          </w:p>
        </w:tc>
        <w:tc>
          <w:tcPr>
            <w:tcW w:w="3421" w:type="dxa"/>
          </w:tcPr>
          <w:p w14:paraId="2C2435D1" w14:textId="669B9F53" w:rsidR="008421A5" w:rsidRPr="00E72DF2" w:rsidRDefault="008421A5" w:rsidP="008421A5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hyperlink r:id="rId11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s-ES"/>
                </w:rPr>
                <w:t>sam.bishop@defra.gsi.gov.uk</w:t>
              </w:r>
            </w:hyperlink>
            <w:r w:rsidR="008F09FE"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36FF9FB5" w14:textId="77777777" w:rsidR="008421A5" w:rsidRPr="00E72DF2" w:rsidRDefault="008421A5" w:rsidP="008421A5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</w:tr>
      <w:tr w:rsidR="006370FD" w:rsidRPr="00E72DF2" w14:paraId="334A7828" w14:textId="77777777" w:rsidTr="7BFBA557">
        <w:trPr>
          <w:cantSplit/>
        </w:trPr>
        <w:tc>
          <w:tcPr>
            <w:tcW w:w="936" w:type="dxa"/>
          </w:tcPr>
          <w:p w14:paraId="5A39BBE3" w14:textId="36F1F233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8AF7DD4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6F7AEC34" w14:textId="333798CB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North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America  -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</w:t>
            </w:r>
          </w:p>
          <w:p w14:paraId="32CDAE28" w14:textId="3AB0B8D4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8DE284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Ms Michelle GRAY</w:t>
            </w:r>
          </w:p>
          <w:p w14:paraId="0DBD34D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PPQ IPMSP International Phytosanitary Standards Coordinator</w:t>
            </w:r>
          </w:p>
          <w:p w14:paraId="2EA1FE2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International Phytosanitary Management and Standards Programs</w:t>
            </w:r>
          </w:p>
          <w:p w14:paraId="179F8E9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USDA-APHIS-Plant Protection and Quarantine</w:t>
            </w:r>
          </w:p>
          <w:p w14:paraId="21DFB0EA" w14:textId="1B561A6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USA</w:t>
            </w:r>
          </w:p>
        </w:tc>
        <w:tc>
          <w:tcPr>
            <w:tcW w:w="3421" w:type="dxa"/>
          </w:tcPr>
          <w:p w14:paraId="26D23B29" w14:textId="20B9047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fr-FR"/>
              </w:rPr>
            </w:pPr>
            <w:hyperlink r:id="rId12" w:history="1">
              <w:r w:rsidRPr="00E72DF2">
                <w:rPr>
                  <w:rStyle w:val="Hyperlink"/>
                  <w:rFonts w:cs="Arial"/>
                  <w:szCs w:val="18"/>
                </w:rPr>
                <w:t>michelle.l.gray@usda.gov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F80404E" w14:textId="77777777" w:rsidTr="7BFBA557">
        <w:trPr>
          <w:cantSplit/>
        </w:trPr>
        <w:tc>
          <w:tcPr>
            <w:tcW w:w="936" w:type="dxa"/>
          </w:tcPr>
          <w:p w14:paraId="0E27B00A" w14:textId="4C9FBE4E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0C27C6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4D334CBE" w14:textId="11FA2BB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Bureau </w:t>
            </w:r>
            <w:r w:rsidRPr="00E72DF2">
              <w:rPr>
                <w:rFonts w:cs="Arial"/>
                <w:szCs w:val="18"/>
              </w:rPr>
              <w:t>Africa</w:t>
            </w:r>
          </w:p>
        </w:tc>
        <w:tc>
          <w:tcPr>
            <w:tcW w:w="4367" w:type="dxa"/>
          </w:tcPr>
          <w:p w14:paraId="581ECF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Damas MAMBA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MAMBA</w:t>
            </w:r>
            <w:proofErr w:type="spellEnd"/>
          </w:p>
          <w:p w14:paraId="5E988E7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Head of Plant Protection Division,</w:t>
            </w:r>
          </w:p>
          <w:p w14:paraId="1D9EF1A2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Ministry of Agriculture,</w:t>
            </w:r>
          </w:p>
          <w:p w14:paraId="75A88B5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color w:val="1B1E24"/>
                <w:sz w:val="18"/>
                <w:szCs w:val="18"/>
              </w:rPr>
            </w:pPr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Intersection of Boulevard du 30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juin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 and Avenue </w:t>
            </w:r>
            <w:proofErr w:type="spellStart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>Batetela</w:t>
            </w:r>
            <w:proofErr w:type="spellEnd"/>
            <w:r w:rsidRPr="00E72DF2">
              <w:rPr>
                <w:rFonts w:ascii="Arial" w:hAnsi="Arial" w:cs="Arial"/>
                <w:color w:val="1B1E24"/>
                <w:sz w:val="18"/>
                <w:szCs w:val="18"/>
              </w:rPr>
              <w:t xml:space="preserve">, Commune of Gombe, Kinshasa, </w:t>
            </w:r>
          </w:p>
          <w:p w14:paraId="45931C3C" w14:textId="40F7E7FA" w:rsidR="006370FD" w:rsidRPr="00E72DF2" w:rsidRDefault="006370FD" w:rsidP="006370FD">
            <w:pPr>
              <w:pStyle w:val="IPPArialTable"/>
              <w:spacing w:line="276" w:lineRule="auto"/>
              <w:rPr>
                <w:rFonts w:cs="Arial"/>
                <w:b/>
                <w:bCs/>
                <w:spacing w:val="-3"/>
                <w:szCs w:val="18"/>
              </w:rPr>
            </w:pPr>
            <w:r w:rsidRPr="00E72DF2">
              <w:rPr>
                <w:rFonts w:cs="Arial"/>
                <w:b/>
                <w:bCs/>
                <w:szCs w:val="18"/>
              </w:rPr>
              <w:t>DEMOCRATIC REPUBLIC OF CONGO</w:t>
            </w:r>
          </w:p>
        </w:tc>
        <w:tc>
          <w:tcPr>
            <w:tcW w:w="3421" w:type="dxa"/>
          </w:tcPr>
          <w:p w14:paraId="7CF0CCDE" w14:textId="7835A589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hyperlink r:id="rId13">
              <w:r w:rsidRPr="00E72DF2">
                <w:rPr>
                  <w:rStyle w:val="Hyperlink"/>
                  <w:rFonts w:cs="Arial"/>
                  <w:szCs w:val="18"/>
                </w:rPr>
                <w:t>damasmamba@yahoo.fr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14">
              <w:r w:rsidRPr="00E72DF2">
                <w:rPr>
                  <w:rStyle w:val="Hyperlink"/>
                  <w:rFonts w:cs="Arial"/>
                  <w:szCs w:val="18"/>
                </w:rPr>
                <w:t>damasmmb5@gmail.com;</w:t>
              </w:r>
            </w:hyperlink>
          </w:p>
        </w:tc>
      </w:tr>
      <w:tr w:rsidR="006370FD" w:rsidRPr="00E72DF2" w14:paraId="47FE379B" w14:textId="77777777" w:rsidTr="7BFBA557">
        <w:trPr>
          <w:cantSplit/>
        </w:trPr>
        <w:tc>
          <w:tcPr>
            <w:tcW w:w="936" w:type="dxa"/>
          </w:tcPr>
          <w:p w14:paraId="60061E4C" w14:textId="724E5E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22A70A3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</w:t>
            </w:r>
          </w:p>
          <w:p w14:paraId="32276F69" w14:textId="75D6CFB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Asia</w:t>
            </w:r>
          </w:p>
        </w:tc>
        <w:tc>
          <w:tcPr>
            <w:tcW w:w="4367" w:type="dxa"/>
          </w:tcPr>
          <w:p w14:paraId="4D9E266F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Glenn F. PANGANIBAN</w:t>
            </w:r>
          </w:p>
          <w:p w14:paraId="47354751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Director of the Bureau, Bureau of Plant Industry</w:t>
            </w:r>
          </w:p>
          <w:p w14:paraId="61FDC3D8" w14:textId="77777777" w:rsidR="006370FD" w:rsidRPr="00E72DF2" w:rsidRDefault="006370FD" w:rsidP="006370FD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692 San Andres St., Malate, </w:t>
            </w:r>
          </w:p>
          <w:p w14:paraId="53EB3E6B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Manila, 1004</w:t>
            </w: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  <w:p w14:paraId="4206E825" w14:textId="67585614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PHILIPPINES</w:t>
            </w:r>
          </w:p>
        </w:tc>
        <w:tc>
          <w:tcPr>
            <w:tcW w:w="3421" w:type="dxa"/>
          </w:tcPr>
          <w:p w14:paraId="5AA2CC6D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hyperlink r:id="rId15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glenn.panganiban@da.gov.ph;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  </w:t>
            </w:r>
            <w:hyperlink r:id="rId16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  <w:lang w:val="en-US"/>
                </w:rPr>
                <w:t>gfpanganiban@gmail.com;</w:t>
              </w:r>
            </w:hyperlink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  <w:p w14:paraId="04126FAF" w14:textId="4DC74E45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</w:p>
        </w:tc>
      </w:tr>
      <w:tr w:rsidR="006370FD" w:rsidRPr="00F273D5" w14:paraId="0DF9EB9E" w14:textId="77777777" w:rsidTr="7BFBA557">
        <w:trPr>
          <w:cantSplit/>
        </w:trPr>
        <w:tc>
          <w:tcPr>
            <w:tcW w:w="936" w:type="dxa"/>
          </w:tcPr>
          <w:p w14:paraId="44EAFD9C" w14:textId="4421F6F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58BD443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CPM</w:t>
            </w:r>
          </w:p>
          <w:p w14:paraId="52166C4E" w14:textId="52495756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>Bureau Latin America and Caribbean</w:t>
            </w:r>
          </w:p>
          <w:p w14:paraId="6266B8B4" w14:textId="6F623658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09F4FE47" w14:textId="77777777" w:rsidR="006370FD" w:rsidRPr="00E72DF2" w:rsidRDefault="006370FD" w:rsidP="006370FD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Mr Larry Mauricio RIVERA</w:t>
            </w:r>
          </w:p>
          <w:p w14:paraId="16CB9BA0" w14:textId="77777777" w:rsidR="006370FD" w:rsidRPr="00E72DF2" w:rsidRDefault="006370FD" w:rsidP="006370FD">
            <w:pPr>
              <w:jc w:val="left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General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Coordinator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of Plant Health Agency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for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Plant and Animal Health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Regulation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and Control,</w:t>
            </w:r>
          </w:p>
          <w:p w14:paraId="1C1E0016" w14:textId="77777777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</w:pPr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Eloy Alfaro and Federico Gonzalez Suarez, Av. </w:t>
            </w:r>
            <w:proofErr w:type="spellStart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>Interocianico</w:t>
            </w:r>
            <w:proofErr w:type="spellEnd"/>
            <w:r w:rsidRPr="00E72DF2">
              <w:rPr>
                <w:rFonts w:ascii="Arial" w:eastAsia="Arial" w:hAnsi="Arial" w:cs="Arial"/>
                <w:sz w:val="18"/>
                <w:szCs w:val="18"/>
                <w:lang w:val="es-ES"/>
              </w:rPr>
              <w:t xml:space="preserve"> Km 1/2, La Granja Sector,</w:t>
            </w: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-ES"/>
              </w:rPr>
              <w:t xml:space="preserve"> </w:t>
            </w:r>
          </w:p>
          <w:p w14:paraId="5E2E09FB" w14:textId="51D63653" w:rsidR="006370FD" w:rsidRPr="00E72DF2" w:rsidRDefault="006370FD" w:rsidP="006370FD">
            <w:pPr>
              <w:jc w:val="left"/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</w:pPr>
            <w:r w:rsidRPr="00E72DF2">
              <w:rPr>
                <w:rFonts w:ascii="Arial" w:eastAsia="Arial" w:hAnsi="Arial" w:cs="Arial"/>
                <w:b/>
                <w:bCs/>
                <w:sz w:val="18"/>
                <w:szCs w:val="18"/>
                <w:lang w:val="es"/>
              </w:rPr>
              <w:t>ECUADOR</w:t>
            </w:r>
          </w:p>
        </w:tc>
        <w:tc>
          <w:tcPr>
            <w:tcW w:w="3421" w:type="dxa"/>
          </w:tcPr>
          <w:p w14:paraId="4B94D5A5" w14:textId="203D780B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  <w:lang w:val="es"/>
              </w:rPr>
            </w:pPr>
            <w:hyperlink r:id="rId17">
              <w:r w:rsidRPr="00E72DF2">
                <w:rPr>
                  <w:rStyle w:val="Hyperlink"/>
                  <w:rFonts w:cs="Arial"/>
                  <w:szCs w:val="18"/>
                  <w:lang w:val="es"/>
                </w:rPr>
                <w:t>larry.rivera@agrocalidad.gob.ec;</w:t>
              </w:r>
            </w:hyperlink>
            <w:r w:rsidRPr="00E72DF2">
              <w:rPr>
                <w:rFonts w:cs="Arial"/>
                <w:szCs w:val="18"/>
                <w:lang w:val="es"/>
              </w:rPr>
              <w:t xml:space="preserve">  </w:t>
            </w:r>
          </w:p>
        </w:tc>
      </w:tr>
      <w:tr w:rsidR="006370FD" w:rsidRPr="00E72DF2" w14:paraId="3B4B60B6" w14:textId="77777777" w:rsidTr="7BFBA557">
        <w:trPr>
          <w:cantSplit/>
        </w:trPr>
        <w:tc>
          <w:tcPr>
            <w:tcW w:w="936" w:type="dxa"/>
          </w:tcPr>
          <w:p w14:paraId="3DEEC669" w14:textId="1F2E076F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  <w:lang w:val="it-IT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D22CBEC" w14:textId="23B187CD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CPM Bureau </w:t>
            </w:r>
            <w:proofErr w:type="gramStart"/>
            <w:r w:rsidRPr="00E72DF2">
              <w:rPr>
                <w:rFonts w:cs="Arial"/>
                <w:spacing w:val="-3"/>
                <w:szCs w:val="18"/>
                <w:lang w:val="en-US"/>
              </w:rPr>
              <w:t>South West</w:t>
            </w:r>
            <w:proofErr w:type="gramEnd"/>
            <w:r w:rsidRPr="00E72DF2">
              <w:rPr>
                <w:rFonts w:cs="Arial"/>
                <w:spacing w:val="-3"/>
                <w:szCs w:val="18"/>
                <w:lang w:val="en-US"/>
              </w:rPr>
              <w:t xml:space="preserve"> Pacific</w:t>
            </w:r>
          </w:p>
        </w:tc>
        <w:tc>
          <w:tcPr>
            <w:tcW w:w="4367" w:type="dxa"/>
          </w:tcPr>
          <w:p w14:paraId="6EFC5A7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Temarama ANGUNA  </w:t>
            </w:r>
          </w:p>
          <w:p w14:paraId="6226DF1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Head of Ministry - Agriculture</w:t>
            </w:r>
          </w:p>
          <w:p w14:paraId="0848819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60A065B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Ministry of Agriculture</w:t>
            </w:r>
          </w:p>
          <w:p w14:paraId="046AA12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Arorangi, Rarotonga, | PO Box 96</w:t>
            </w:r>
          </w:p>
          <w:p w14:paraId="63384CB1" w14:textId="24F3EE7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</w:rPr>
              <w:t>COOK ISLANDS</w:t>
            </w:r>
          </w:p>
        </w:tc>
        <w:tc>
          <w:tcPr>
            <w:tcW w:w="3421" w:type="dxa"/>
          </w:tcPr>
          <w:p w14:paraId="3656B9AB" w14:textId="2503BDEE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18" w:history="1">
              <w:r w:rsidRPr="00E72DF2">
                <w:rPr>
                  <w:rStyle w:val="Hyperlink"/>
                  <w:rFonts w:cs="Arial"/>
                  <w:szCs w:val="18"/>
                </w:rPr>
                <w:t>temarama.anguna@cookislands.gov.ck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0FF50FE0" w14:textId="77777777" w:rsidTr="7BFBA557">
        <w:trPr>
          <w:cantSplit/>
        </w:trPr>
        <w:tc>
          <w:tcPr>
            <w:tcW w:w="936" w:type="dxa"/>
          </w:tcPr>
          <w:p w14:paraId="2918269C" w14:textId="033AD68C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1ECAF21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  <w:r w:rsidRPr="00E72DF2">
              <w:rPr>
                <w:rFonts w:cs="Arial"/>
                <w:szCs w:val="18"/>
              </w:rPr>
              <w:t>CPM Bureau Near East</w:t>
            </w:r>
          </w:p>
          <w:p w14:paraId="1E8DE5AC" w14:textId="5ED90CA1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i/>
                <w:iCs/>
                <w:spacing w:val="-3"/>
                <w:szCs w:val="18"/>
                <w:lang w:val="en-US"/>
              </w:rPr>
            </w:pPr>
            <w:r w:rsidRPr="00E72DF2">
              <w:rPr>
                <w:rFonts w:cs="Arial"/>
                <w:i/>
                <w:iCs/>
                <w:spacing w:val="-3"/>
                <w:szCs w:val="18"/>
              </w:rPr>
              <w:t>CPM-Vice Chair and SPG Chair</w:t>
            </w:r>
          </w:p>
        </w:tc>
        <w:tc>
          <w:tcPr>
            <w:tcW w:w="4367" w:type="dxa"/>
          </w:tcPr>
          <w:p w14:paraId="02BCA2C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 Dris BARIK</w:t>
            </w:r>
          </w:p>
          <w:p w14:paraId="19BCA593" w14:textId="77777777" w:rsidR="006370FD" w:rsidRPr="00E72DF2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7BFBA557">
              <w:rPr>
                <w:rFonts w:ascii="Arial" w:hAnsi="Arial" w:cs="Arial"/>
                <w:sz w:val="18"/>
                <w:szCs w:val="18"/>
              </w:rPr>
              <w:t xml:space="preserve">Division de la Protection des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Végétaux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(DPV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</w:rPr>
              <w:t>) ;</w:t>
            </w:r>
            <w:proofErr w:type="gramEnd"/>
          </w:p>
          <w:p w14:paraId="7528BB9D" w14:textId="77777777" w:rsidR="006370FD" w:rsidRPr="00E72DF2" w:rsidRDefault="006370FD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7BFBA557">
              <w:rPr>
                <w:rFonts w:ascii="Arial" w:hAnsi="Arial" w:cs="Arial"/>
                <w:sz w:val="18"/>
                <w:szCs w:val="18"/>
              </w:rPr>
              <w:t xml:space="preserve">Direction de la Protection du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Patrimoine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Animal et 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</w:rPr>
              <w:t>Végétal</w:t>
            </w:r>
            <w:proofErr w:type="spellEnd"/>
            <w:r w:rsidRPr="7BFBA557">
              <w:rPr>
                <w:rFonts w:ascii="Arial" w:hAnsi="Arial" w:cs="Arial"/>
                <w:sz w:val="18"/>
                <w:szCs w:val="18"/>
              </w:rPr>
              <w:t xml:space="preserve"> (DPPAV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</w:rPr>
              <w:t>) ;</w:t>
            </w:r>
            <w:proofErr w:type="gramEnd"/>
          </w:p>
          <w:p w14:paraId="36B2644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Office National de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Sécurité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Sanitaire des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Produits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Alimentaires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 (ONSSA) - Rabat.</w:t>
            </w:r>
          </w:p>
          <w:p w14:paraId="44B0B766" w14:textId="53A1BCCF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MOROCCO</w:t>
            </w:r>
          </w:p>
        </w:tc>
        <w:tc>
          <w:tcPr>
            <w:tcW w:w="3421" w:type="dxa"/>
          </w:tcPr>
          <w:p w14:paraId="74BCF2F1" w14:textId="13F3851D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19" w:history="1">
              <w:r w:rsidRPr="00E72DF2">
                <w:rPr>
                  <w:rStyle w:val="Hyperlink"/>
                  <w:rFonts w:cs="Arial"/>
                  <w:szCs w:val="18"/>
                </w:rPr>
                <w:t>dris.barik@onssa.gov.ma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  <w:p w14:paraId="4A789B92" w14:textId="016D49B4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0" w:history="1">
              <w:r w:rsidRPr="00E72DF2">
                <w:rPr>
                  <w:rStyle w:val="Hyperlink"/>
                  <w:rFonts w:cs="Arial"/>
                  <w:szCs w:val="18"/>
                </w:rPr>
                <w:t>barikdris@gmail.com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</w:p>
        </w:tc>
      </w:tr>
      <w:tr w:rsidR="006370FD" w:rsidRPr="00E72DF2" w14:paraId="1EB33644" w14:textId="77777777" w:rsidTr="7BFBA557">
        <w:trPr>
          <w:cantSplit/>
        </w:trPr>
        <w:tc>
          <w:tcPr>
            <w:tcW w:w="936" w:type="dxa"/>
          </w:tcPr>
          <w:p w14:paraId="6A04D38E" w14:textId="03457136" w:rsidR="006370FD" w:rsidRPr="00E72DF2" w:rsidRDefault="006370FD" w:rsidP="006370FD">
            <w:pPr>
              <w:pStyle w:val="IPPArialTable"/>
              <w:spacing w:before="0" w:after="0"/>
              <w:rPr>
                <w:rFonts w:eastAsia="Times New Roman" w:cs="Arial"/>
                <w:szCs w:val="18"/>
                <w:lang w:val="en-US" w:eastAsia="en-US"/>
              </w:rPr>
            </w:pPr>
            <w:r w:rsidRPr="00E72DF2">
              <w:rPr>
                <w:rFonts w:eastAsia="Times New Roman" w:cs="Arial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5634D17E" w14:textId="77777777" w:rsidR="006370FD" w:rsidRPr="00E72DF2" w:rsidRDefault="006370FD" w:rsidP="006370FD">
            <w:pPr>
              <w:pStyle w:val="IPPArialTable"/>
              <w:spacing w:before="0" w:after="0"/>
              <w:rPr>
                <w:rFonts w:cs="Arial"/>
                <w:szCs w:val="18"/>
              </w:rPr>
            </w:pPr>
          </w:p>
        </w:tc>
        <w:tc>
          <w:tcPr>
            <w:tcW w:w="4367" w:type="dxa"/>
          </w:tcPr>
          <w:p w14:paraId="43559F9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6D9703A" w14:textId="7777777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2B756E83" w14:textId="77777777" w:rsidTr="00B91B62">
        <w:trPr>
          <w:cantSplit/>
          <w:trHeight w:val="953"/>
        </w:trPr>
        <w:tc>
          <w:tcPr>
            <w:tcW w:w="936" w:type="dxa"/>
          </w:tcPr>
          <w:p w14:paraId="4B99056E" w14:textId="2A5D144A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7E5878" w14:textId="57E5241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02B7E17" w14:textId="7BB155FB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Marco TRAA</w:t>
            </w:r>
          </w:p>
          <w:p w14:paraId="645485A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Senior Staff Officer Phytosanitary Affairs</w:t>
            </w:r>
          </w:p>
          <w:p w14:paraId="602F49CA" w14:textId="7EABB541" w:rsidR="006370FD" w:rsidRPr="00B91B62" w:rsidRDefault="00BD78AE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D78AE">
              <w:rPr>
                <w:rFonts w:ascii="Arial" w:hAnsi="Arial" w:cs="Arial"/>
                <w:sz w:val="18"/>
                <w:szCs w:val="18"/>
                <w:lang w:val="en-US"/>
              </w:rPr>
              <w:t>Ministry of Agriculture, Fisheries, Food Security and Nature</w:t>
            </w:r>
          </w:p>
        </w:tc>
        <w:tc>
          <w:tcPr>
            <w:tcW w:w="3421" w:type="dxa"/>
          </w:tcPr>
          <w:p w14:paraId="29D6B04F" w14:textId="392FE19A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1" w:history="1">
              <w:r w:rsidRPr="00E72DF2">
                <w:rPr>
                  <w:rStyle w:val="Hyperlink"/>
                  <w:rFonts w:cs="Arial"/>
                  <w:szCs w:val="18"/>
                </w:rPr>
                <w:t>m.j.w.traa@minlnv.nl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  <w:r w:rsidRPr="00E72DF2">
              <w:rPr>
                <w:rStyle w:val="Hyperlink"/>
                <w:rFonts w:cs="Arial"/>
                <w:szCs w:val="18"/>
              </w:rPr>
              <w:t xml:space="preserve">  </w:t>
            </w:r>
          </w:p>
        </w:tc>
      </w:tr>
      <w:tr w:rsidR="006370FD" w:rsidRPr="00E72DF2" w14:paraId="4F85158F" w14:textId="77777777" w:rsidTr="00B91B62">
        <w:trPr>
          <w:cantSplit/>
          <w:trHeight w:val="1160"/>
        </w:trPr>
        <w:tc>
          <w:tcPr>
            <w:tcW w:w="936" w:type="dxa"/>
          </w:tcPr>
          <w:p w14:paraId="1299C43A" w14:textId="66BBCDAE" w:rsidR="006370FD" w:rsidRPr="00E72DF2" w:rsidRDefault="006370FD" w:rsidP="006370FD">
            <w:pPr>
              <w:rPr>
                <w:rFonts w:ascii="Arial" w:hAnsi="Arial" w:cs="Arial"/>
                <w:spacing w:val="-3"/>
                <w:sz w:val="18"/>
                <w:szCs w:val="18"/>
                <w:lang w:val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7E70E97" w14:textId="42FC3A48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NETHERLANDS</w:t>
            </w:r>
          </w:p>
        </w:tc>
        <w:tc>
          <w:tcPr>
            <w:tcW w:w="4367" w:type="dxa"/>
          </w:tcPr>
          <w:p w14:paraId="67598784" w14:textId="4554B43F" w:rsidR="006370FD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Thorwald GEUZE </w:t>
            </w:r>
          </w:p>
          <w:p w14:paraId="6E1D22D6" w14:textId="7D0D9751" w:rsidR="004925E5" w:rsidRPr="00E72DF2" w:rsidRDefault="004925E5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4925E5">
              <w:rPr>
                <w:rFonts w:ascii="Arial" w:hAnsi="Arial" w:cs="Arial"/>
                <w:sz w:val="18"/>
                <w:szCs w:val="18"/>
              </w:rPr>
              <w:t xml:space="preserve">Senior Plant Health Officer </w:t>
            </w:r>
          </w:p>
          <w:p w14:paraId="2BE1FA26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Food and Consumer Product Safety Authority of The Netherlands</w:t>
            </w:r>
          </w:p>
          <w:p w14:paraId="6DC27DA1" w14:textId="0FF8DE65" w:rsidR="006370FD" w:rsidRPr="00200463" w:rsidRDefault="006370FD" w:rsidP="00B91B62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20F93678" w14:textId="6B59EFD8" w:rsidR="006370FD" w:rsidRPr="00E72DF2" w:rsidRDefault="006370FD" w:rsidP="006370F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22" w:history="1">
              <w:r w:rsidRPr="00E72DF2">
                <w:rPr>
                  <w:rStyle w:val="Hyperlink"/>
                  <w:rFonts w:cs="Arial"/>
                  <w:szCs w:val="18"/>
                </w:rPr>
                <w:t>NL_IPPC_Contact_Point@nvwa.nl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49737045" w14:textId="347D7E10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</w:rPr>
            </w:pPr>
            <w:hyperlink r:id="rId23" w:history="1">
              <w:r w:rsidRPr="00E72DF2">
                <w:rPr>
                  <w:rStyle w:val="Hyperlink"/>
                  <w:rFonts w:cs="Arial"/>
                  <w:szCs w:val="18"/>
                </w:rPr>
                <w:t>t.geuze@nvwa.nl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5BC97687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CFE146" w14:textId="77777777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  <w:p w14:paraId="03125E42" w14:textId="77777777" w:rsidR="006370FD" w:rsidRPr="00E72DF2" w:rsidRDefault="006370FD" w:rsidP="006370FD">
            <w:pPr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</w:p>
          <w:p w14:paraId="32DBD216" w14:textId="31579099" w:rsidR="006370FD" w:rsidRPr="00E72DF2" w:rsidRDefault="006370FD" w:rsidP="006370FD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70FD" w:rsidRPr="00E72DF2" w14:paraId="1974FC3E" w14:textId="77777777" w:rsidTr="7BFBA557">
        <w:trPr>
          <w:cantSplit/>
          <w:trHeight w:val="1789"/>
        </w:trPr>
        <w:tc>
          <w:tcPr>
            <w:tcW w:w="936" w:type="dxa"/>
          </w:tcPr>
          <w:p w14:paraId="75B88DF6" w14:textId="05AEAA0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42B1EA9" w14:textId="529280B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INDONESIA</w:t>
            </w:r>
          </w:p>
        </w:tc>
        <w:tc>
          <w:tcPr>
            <w:tcW w:w="4367" w:type="dxa"/>
          </w:tcPr>
          <w:p w14:paraId="6EA072B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Mr </w:t>
            </w:r>
            <w:proofErr w:type="spellStart"/>
            <w:r w:rsidRPr="00E72DF2">
              <w:rPr>
                <w:rFonts w:ascii="Arial" w:hAnsi="Arial" w:cs="Arial"/>
                <w:b/>
                <w:sz w:val="18"/>
                <w:szCs w:val="18"/>
              </w:rPr>
              <w:t>Antaro</w:t>
            </w:r>
            <w:proofErr w:type="spellEnd"/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DIKIN</w:t>
            </w:r>
          </w:p>
          <w:p w14:paraId="324CC6C3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Senior Professional Expert of Plant Quarantine</w:t>
            </w:r>
          </w:p>
          <w:p w14:paraId="5A59940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Indonesia Quarantine Authority  </w:t>
            </w:r>
          </w:p>
          <w:p w14:paraId="3991E96D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Jl.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Harsono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RM No. 3 </w:t>
            </w:r>
          </w:p>
          <w:p w14:paraId="2DB4DC9B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Building E. 7th Floor, </w:t>
            </w:r>
          </w:p>
          <w:p w14:paraId="454422D2" w14:textId="1FFF063D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it-IT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t>Pasar Minggu</w:t>
            </w:r>
            <w:r w:rsidRPr="00E72DF2">
              <w:rPr>
                <w:rFonts w:ascii="Arial" w:hAnsi="Arial" w:cs="Arial"/>
                <w:bCs/>
                <w:sz w:val="18"/>
                <w:szCs w:val="18"/>
                <w:lang w:val="it-IT"/>
              </w:rPr>
              <w:br/>
              <w:t>Jakarta Selatan</w:t>
            </w:r>
          </w:p>
        </w:tc>
        <w:tc>
          <w:tcPr>
            <w:tcW w:w="3421" w:type="dxa"/>
          </w:tcPr>
          <w:p w14:paraId="61F89B91" w14:textId="106CB6CB" w:rsidR="006370FD" w:rsidRPr="00E72DF2" w:rsidRDefault="006370FD" w:rsidP="006370FD">
            <w:pPr>
              <w:pStyle w:val="IPPArialTable"/>
              <w:rPr>
                <w:rFonts w:cs="Arial"/>
                <w:color w:val="0000FF"/>
                <w:szCs w:val="18"/>
                <w:u w:val="single"/>
                <w:lang w:val="da-DK"/>
              </w:rPr>
            </w:pPr>
            <w:hyperlink r:id="rId24" w:history="1">
              <w:r w:rsidRPr="00E72DF2">
                <w:rPr>
                  <w:rStyle w:val="Hyperlink"/>
                  <w:rFonts w:cs="Arial"/>
                  <w:szCs w:val="18"/>
                </w:rPr>
                <w:t>antarjo.dikin@yahoo.com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780DF0DE" w14:textId="77777777" w:rsidTr="7BFBA557">
        <w:trPr>
          <w:cantSplit/>
          <w:trHeight w:val="1421"/>
        </w:trPr>
        <w:tc>
          <w:tcPr>
            <w:tcW w:w="936" w:type="dxa"/>
          </w:tcPr>
          <w:p w14:paraId="6DE916A6" w14:textId="58A8211E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2216DF8F" w14:textId="745EFFDC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KENYA</w:t>
            </w:r>
          </w:p>
        </w:tc>
        <w:tc>
          <w:tcPr>
            <w:tcW w:w="4367" w:type="dxa"/>
          </w:tcPr>
          <w:p w14:paraId="6CFB75A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Theophilus MUTUI</w:t>
            </w:r>
          </w:p>
          <w:p w14:paraId="196E5501" w14:textId="28E8BBAC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Managing Director</w:t>
            </w:r>
          </w:p>
          <w:p w14:paraId="38BFD2D1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Kenya Plant Health Inspectorate Service (KEPHIS)</w:t>
            </w:r>
          </w:p>
          <w:p w14:paraId="32077265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P.O. Box 49592-00100</w:t>
            </w:r>
          </w:p>
          <w:p w14:paraId="628B3129" w14:textId="5D391256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Nairobi</w:t>
            </w:r>
          </w:p>
        </w:tc>
        <w:tc>
          <w:tcPr>
            <w:tcW w:w="3421" w:type="dxa"/>
          </w:tcPr>
          <w:p w14:paraId="10E9E54A" w14:textId="52FE3AC6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5" w:history="1">
              <w:r w:rsidRPr="00E72DF2">
                <w:rPr>
                  <w:rStyle w:val="Hyperlink"/>
                  <w:rFonts w:cs="Arial"/>
                  <w:szCs w:val="18"/>
                </w:rPr>
                <w:t>Tmutui@kephis.org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0FED202" w14:textId="77777777" w:rsidTr="7BFBA557">
        <w:trPr>
          <w:cantSplit/>
          <w:trHeight w:val="1169"/>
        </w:trPr>
        <w:tc>
          <w:tcPr>
            <w:tcW w:w="936" w:type="dxa"/>
          </w:tcPr>
          <w:p w14:paraId="43808D23" w14:textId="450B5570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5B362CA" w14:textId="75993C60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AFRICAN UNION</w:t>
            </w:r>
          </w:p>
        </w:tc>
        <w:tc>
          <w:tcPr>
            <w:tcW w:w="4367" w:type="dxa"/>
          </w:tcPr>
          <w:p w14:paraId="2EB4BFBE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Saliou NIASSY</w:t>
            </w:r>
          </w:p>
          <w:p w14:paraId="2AA67C54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Coordinator of the Inter-African Phytosanitary Council (AU-IAPSC)</w:t>
            </w:r>
          </w:p>
          <w:p w14:paraId="5CE79ACA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P.O Box 4170, Yaoundé – </w:t>
            </w:r>
          </w:p>
          <w:p w14:paraId="3DE1A883" w14:textId="1B81C823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CAMEROON</w:t>
            </w:r>
          </w:p>
        </w:tc>
        <w:tc>
          <w:tcPr>
            <w:tcW w:w="3421" w:type="dxa"/>
          </w:tcPr>
          <w:p w14:paraId="62A02C31" w14:textId="2F4E9321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6" w:history="1">
              <w:r w:rsidRPr="00E72DF2">
                <w:rPr>
                  <w:rStyle w:val="Hyperlink"/>
                  <w:rFonts w:cs="Arial"/>
                  <w:szCs w:val="18"/>
                </w:rPr>
                <w:t>NiassyS@africa-union.org</w:t>
              </w:r>
            </w:hyperlink>
            <w:r w:rsidRPr="00E72DF2">
              <w:rPr>
                <w:rFonts w:cs="Arial"/>
                <w:szCs w:val="18"/>
              </w:rPr>
              <w:t xml:space="preserve">;  </w:t>
            </w:r>
            <w:hyperlink r:id="rId27" w:history="1">
              <w:r w:rsidRPr="00E72DF2">
                <w:rPr>
                  <w:rStyle w:val="Hyperlink"/>
                  <w:rFonts w:cs="Arial"/>
                  <w:szCs w:val="18"/>
                </w:rPr>
                <w:t>saliou.niassy@up.ac.za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  <w:p w14:paraId="150A8E39" w14:textId="1822514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4A7E4A4F" w14:textId="77777777" w:rsidTr="7BFBA557">
        <w:trPr>
          <w:cantSplit/>
          <w:trHeight w:val="1789"/>
        </w:trPr>
        <w:tc>
          <w:tcPr>
            <w:tcW w:w="936" w:type="dxa"/>
          </w:tcPr>
          <w:p w14:paraId="3DB5BCC8" w14:textId="5ED985D9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01818CE" w14:textId="20328AE1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EPPO</w:t>
            </w:r>
          </w:p>
        </w:tc>
        <w:tc>
          <w:tcPr>
            <w:tcW w:w="4367" w:type="dxa"/>
          </w:tcPr>
          <w:p w14:paraId="7D715EC7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Olga TIKKA</w:t>
            </w:r>
          </w:p>
          <w:p w14:paraId="014E05B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Director-General</w:t>
            </w:r>
          </w:p>
          <w:p w14:paraId="293CDB20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European and Mediterranean Plant Protection Organization (EPPO/OEPP)</w:t>
            </w:r>
          </w:p>
          <w:p w14:paraId="1EAF1838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21 boulevard Richard Lenoir 75011 PARIS</w:t>
            </w: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 FRANCE</w:t>
            </w:r>
          </w:p>
          <w:p w14:paraId="377C49A3" w14:textId="66B6F205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3621D1E7" w14:textId="669D56C5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28" w:history="1">
              <w:r w:rsidRPr="00E72DF2">
                <w:rPr>
                  <w:rStyle w:val="Hyperlink"/>
                  <w:rFonts w:cs="Arial"/>
                  <w:szCs w:val="18"/>
                </w:rPr>
                <w:t>Olga.Tikka@eppo.org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6370FD" w:rsidRPr="00E72DF2" w14:paraId="5CD0AB10" w14:textId="77777777" w:rsidTr="7BFBA557">
        <w:trPr>
          <w:cantSplit/>
          <w:trHeight w:val="755"/>
        </w:trPr>
        <w:tc>
          <w:tcPr>
            <w:tcW w:w="936" w:type="dxa"/>
          </w:tcPr>
          <w:p w14:paraId="33D4134C" w14:textId="59F0BFB4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9F50D38" w14:textId="42E782A5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COMOROS</w:t>
            </w:r>
          </w:p>
        </w:tc>
        <w:tc>
          <w:tcPr>
            <w:tcW w:w="4367" w:type="dxa"/>
          </w:tcPr>
          <w:p w14:paraId="5C3AF4D5" w14:textId="0FD1C8E4" w:rsidR="006370FD" w:rsidRPr="00E72DF2" w:rsidRDefault="006370FD" w:rsidP="006370FD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Issa Mze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HASSANI </w:t>
            </w:r>
          </w:p>
          <w:p w14:paraId="79090989" w14:textId="5BF7DDBB" w:rsidR="006370FD" w:rsidRPr="00E72DF2" w:rsidRDefault="006370FD" w:rsidP="00A769DD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"/>
              </w:rPr>
              <w:t xml:space="preserve">Official IPPC Contact Point </w:t>
            </w:r>
          </w:p>
        </w:tc>
        <w:tc>
          <w:tcPr>
            <w:tcW w:w="3421" w:type="dxa"/>
          </w:tcPr>
          <w:p w14:paraId="3553D4DC" w14:textId="69C6F7A2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  <w:hyperlink r:id="rId29" w:history="1">
              <w:r w:rsidRPr="00E72DF2">
                <w:rPr>
                  <w:rStyle w:val="Hyperlink"/>
                  <w:rFonts w:ascii="Arial" w:hAnsi="Arial" w:cs="Arial"/>
                  <w:sz w:val="18"/>
                  <w:szCs w:val="18"/>
                </w:rPr>
                <w:t>issa.mzehassani@gmail.com</w:t>
              </w:r>
            </w:hyperlink>
            <w:r w:rsidRPr="00E72DF2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6ABFD80F" w14:textId="3A540E37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6370FD" w:rsidRPr="00E72DF2" w14:paraId="094ECCE6" w14:textId="77777777" w:rsidTr="7BFBA557">
        <w:trPr>
          <w:cantSplit/>
          <w:trHeight w:val="1106"/>
        </w:trPr>
        <w:tc>
          <w:tcPr>
            <w:tcW w:w="936" w:type="dxa"/>
          </w:tcPr>
          <w:p w14:paraId="5BA0A882" w14:textId="03F74F7C" w:rsidR="006370FD" w:rsidRPr="00E72DF2" w:rsidRDefault="006370FD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6D71B12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ISLAMIC REPUBLIC OF PAKISTAN.</w:t>
            </w:r>
          </w:p>
          <w:p w14:paraId="3D6D71BF" w14:textId="5AF65ED3" w:rsidR="006370FD" w:rsidRPr="00E72DF2" w:rsidRDefault="006370FD" w:rsidP="006370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62E78F8" w14:textId="605A529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Dr. Muhammad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  <w:lang w:val="en-US"/>
              </w:rPr>
              <w:t>ISHFAQUE</w:t>
            </w:r>
          </w:p>
          <w:p w14:paraId="6FE3B46F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Director Technical Quarantine/IPPC Official contact point for Pakistan,</w:t>
            </w:r>
          </w:p>
          <w:p w14:paraId="0D8DE75C" w14:textId="77777777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Department of Plant Protection/ NPPO</w:t>
            </w:r>
          </w:p>
          <w:p w14:paraId="2AB18328" w14:textId="464E1A09" w:rsidR="006370FD" w:rsidRPr="00E72DF2" w:rsidRDefault="006370FD" w:rsidP="006370FD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701560B" w14:textId="0135CA83" w:rsidR="006370FD" w:rsidRPr="00E72DF2" w:rsidRDefault="006370FD" w:rsidP="006370FD">
            <w:pPr>
              <w:pStyle w:val="IPPArialTable"/>
              <w:rPr>
                <w:rFonts w:cs="Arial"/>
                <w:szCs w:val="18"/>
              </w:rPr>
            </w:pPr>
            <w:hyperlink r:id="rId30" w:history="1">
              <w:r w:rsidRPr="00E72DF2">
                <w:rPr>
                  <w:rStyle w:val="Hyperlink"/>
                  <w:rFonts w:eastAsia="MS Mincho" w:cs="Arial"/>
                  <w:szCs w:val="18"/>
                </w:rPr>
                <w:t>ishfaque21@yahoo.com</w:t>
              </w:r>
            </w:hyperlink>
            <w:r w:rsidRPr="00E72DF2">
              <w:rPr>
                <w:rStyle w:val="Hyperlink"/>
                <w:rFonts w:eastAsia="MS Mincho" w:cs="Arial"/>
                <w:szCs w:val="18"/>
              </w:rPr>
              <w:t xml:space="preserve">; </w:t>
            </w:r>
          </w:p>
        </w:tc>
      </w:tr>
      <w:tr w:rsidR="006370FD" w:rsidRPr="00E72DF2" w14:paraId="59026D29" w14:textId="77777777" w:rsidTr="7BFBA557">
        <w:trPr>
          <w:cantSplit/>
          <w:trHeight w:val="836"/>
        </w:trPr>
        <w:tc>
          <w:tcPr>
            <w:tcW w:w="936" w:type="dxa"/>
          </w:tcPr>
          <w:p w14:paraId="19D6E989" w14:textId="025A413F" w:rsidR="006370FD" w:rsidRPr="00E72DF2" w:rsidRDefault="00922CB0" w:rsidP="006370FD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4C9E93C" w14:textId="7623A9F2" w:rsidR="006370FD" w:rsidRPr="00E72DF2" w:rsidRDefault="000B0C72" w:rsidP="006370FD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499C7279" w14:textId="3F19ACA5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 xml:space="preserve">Alexandros </w:t>
            </w:r>
            <w:r w:rsidR="00A769DD" w:rsidRPr="00E72DF2">
              <w:rPr>
                <w:rFonts w:ascii="Arial" w:hAnsi="Arial" w:cs="Arial"/>
                <w:b/>
                <w:sz w:val="18"/>
                <w:szCs w:val="18"/>
              </w:rPr>
              <w:t>GAVRIEL</w:t>
            </w:r>
          </w:p>
          <w:p w14:paraId="11E075D5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Agriculture attaché (Phytosanitary matters)</w:t>
            </w:r>
          </w:p>
          <w:p w14:paraId="6B15391A" w14:textId="77777777" w:rsidR="00A20BAC" w:rsidRPr="00E72DF2" w:rsidRDefault="00A20BAC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</w:rPr>
              <w:t>Permanent Representation of the Republic of Cyprus to the European Union</w:t>
            </w:r>
          </w:p>
          <w:p w14:paraId="3105930A" w14:textId="69AA46A2" w:rsidR="006370FD" w:rsidRPr="00E72DF2" w:rsidRDefault="006370FD" w:rsidP="00A20BAC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1" w:type="dxa"/>
          </w:tcPr>
          <w:p w14:paraId="3DE6C438" w14:textId="6B0C9357" w:rsidR="006370FD" w:rsidRPr="00E72DF2" w:rsidRDefault="00A20BAC" w:rsidP="006370FD">
            <w:pPr>
              <w:pStyle w:val="IPPArialTable"/>
              <w:rPr>
                <w:rFonts w:cs="Arial"/>
                <w:szCs w:val="18"/>
              </w:rPr>
            </w:pPr>
            <w:hyperlink r:id="rId31" w:history="1">
              <w:r w:rsidRPr="00E72DF2">
                <w:rPr>
                  <w:rStyle w:val="Hyperlink"/>
                  <w:rFonts w:cs="Arial"/>
                  <w:bCs/>
                  <w:szCs w:val="18"/>
                </w:rPr>
                <w:t>alegavriel@da.moa.gov.cy</w:t>
              </w:r>
            </w:hyperlink>
            <w:r w:rsidRPr="00E72DF2">
              <w:rPr>
                <w:rFonts w:cs="Arial"/>
                <w:bCs/>
                <w:szCs w:val="18"/>
              </w:rPr>
              <w:t xml:space="preserve">; </w:t>
            </w:r>
          </w:p>
        </w:tc>
      </w:tr>
      <w:tr w:rsidR="000B0C72" w:rsidRPr="00E72DF2" w14:paraId="55559CBC" w14:textId="77777777" w:rsidTr="7BFBA557">
        <w:trPr>
          <w:cantSplit/>
          <w:trHeight w:val="683"/>
        </w:trPr>
        <w:tc>
          <w:tcPr>
            <w:tcW w:w="936" w:type="dxa"/>
          </w:tcPr>
          <w:p w14:paraId="32BE108B" w14:textId="5B85BD3D" w:rsidR="000B0C72" w:rsidRPr="00E72DF2" w:rsidRDefault="00922CB0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408D6A2E" w14:textId="7D9A4E48" w:rsidR="000B0C72" w:rsidRPr="00E72DF2" w:rsidRDefault="00922CB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REPUBLIC OF CYPRUS</w:t>
            </w:r>
          </w:p>
        </w:tc>
        <w:tc>
          <w:tcPr>
            <w:tcW w:w="4367" w:type="dxa"/>
          </w:tcPr>
          <w:p w14:paraId="380AEC79" w14:textId="60486BFF" w:rsidR="00922CB0" w:rsidRPr="00E72DF2" w:rsidRDefault="00922CB0" w:rsidP="00922CB0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Mrs Efrosyni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ANTONIOU</w:t>
            </w:r>
          </w:p>
          <w:p w14:paraId="0C2F3DB5" w14:textId="77777777" w:rsidR="000B0C72" w:rsidRPr="00E72DF2" w:rsidRDefault="000B0C72" w:rsidP="00922CB0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21" w:type="dxa"/>
          </w:tcPr>
          <w:p w14:paraId="0C4DCAE5" w14:textId="77777777" w:rsidR="00922CB0" w:rsidRPr="00E72DF2" w:rsidRDefault="00922CB0" w:rsidP="000E4F11">
            <w:pPr>
              <w:pStyle w:val="IPPArialTable"/>
              <w:rPr>
                <w:rStyle w:val="Hyperlink"/>
                <w:rFonts w:cs="Arial"/>
                <w:bCs/>
                <w:szCs w:val="18"/>
              </w:rPr>
            </w:pPr>
            <w:hyperlink r:id="rId32" w:history="1">
              <w:r w:rsidRPr="00E72DF2">
                <w:rPr>
                  <w:rStyle w:val="Hyperlink"/>
                  <w:rFonts w:cs="Arial"/>
                  <w:bCs/>
                  <w:szCs w:val="18"/>
                </w:rPr>
                <w:t>eantoniou@da.moa.gov.cy</w:t>
              </w:r>
            </w:hyperlink>
            <w:r w:rsidRPr="00E72DF2">
              <w:rPr>
                <w:rStyle w:val="Hyperlink"/>
                <w:rFonts w:cs="Arial"/>
                <w:bCs/>
                <w:szCs w:val="18"/>
              </w:rPr>
              <w:t xml:space="preserve">; </w:t>
            </w:r>
          </w:p>
          <w:p w14:paraId="0B5EF7D0" w14:textId="77777777" w:rsidR="000B0C72" w:rsidRPr="00E72DF2" w:rsidRDefault="000B0C72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DC1398" w:rsidRPr="00E72DF2" w14:paraId="4FDA04A1" w14:textId="77777777" w:rsidTr="7BFBA557">
        <w:trPr>
          <w:cantSplit/>
          <w:trHeight w:val="1789"/>
        </w:trPr>
        <w:tc>
          <w:tcPr>
            <w:tcW w:w="936" w:type="dxa"/>
          </w:tcPr>
          <w:p w14:paraId="6CB674B7" w14:textId="1D7AF10E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lastRenderedPageBreak/>
              <w:t></w:t>
            </w:r>
          </w:p>
        </w:tc>
        <w:tc>
          <w:tcPr>
            <w:tcW w:w="1557" w:type="dxa"/>
          </w:tcPr>
          <w:p w14:paraId="2EA876FC" w14:textId="6398263B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NEW ZEALAND</w:t>
            </w:r>
          </w:p>
        </w:tc>
        <w:tc>
          <w:tcPr>
            <w:tcW w:w="4367" w:type="dxa"/>
          </w:tcPr>
          <w:p w14:paraId="75CB5D7D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72DF2">
              <w:rPr>
                <w:rFonts w:ascii="Arial" w:hAnsi="Arial" w:cs="Arial"/>
                <w:b/>
                <w:sz w:val="18"/>
                <w:szCs w:val="18"/>
              </w:rPr>
              <w:t>Mr Peter THOMSON</w:t>
            </w:r>
          </w:p>
          <w:p w14:paraId="691820D2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Chief Biosecurity Officer</w:t>
            </w:r>
          </w:p>
          <w:p w14:paraId="5DB018F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Biosecurity New Zealand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Tiakitanga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>Pūtaiao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Aotearoa</w:t>
            </w:r>
          </w:p>
          <w:p w14:paraId="47B9AAAB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Ministry for Primary Industries - </w:t>
            </w:r>
            <w:proofErr w:type="spellStart"/>
            <w:r w:rsidRPr="00E72DF2">
              <w:rPr>
                <w:rFonts w:ascii="Arial" w:hAnsi="Arial" w:cs="Arial"/>
                <w:bCs/>
                <w:sz w:val="18"/>
                <w:szCs w:val="18"/>
              </w:rPr>
              <w:t>Manatū</w:t>
            </w:r>
            <w:proofErr w:type="spellEnd"/>
            <w:r w:rsidRPr="00E72DF2">
              <w:rPr>
                <w:rFonts w:ascii="Arial" w:hAnsi="Arial" w:cs="Arial"/>
                <w:bCs/>
                <w:sz w:val="18"/>
                <w:szCs w:val="18"/>
              </w:rPr>
              <w:t xml:space="preserve"> Ahu Matua</w:t>
            </w:r>
          </w:p>
          <w:p w14:paraId="38D54926" w14:textId="693770D8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Charles Fergusson Building | 38-42 Bowen Street | PO Box 2526 | Wellington 6140 </w:t>
            </w:r>
          </w:p>
          <w:p w14:paraId="0FE97326" w14:textId="74F50EAA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9F324DE" w14:textId="1F27467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3" w:history="1">
              <w:r w:rsidRPr="00E72DF2">
                <w:rPr>
                  <w:rStyle w:val="Hyperlink"/>
                  <w:rFonts w:cs="Arial"/>
                  <w:szCs w:val="18"/>
                </w:rPr>
                <w:t>Peter.Thomson@mpi.govt.nz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DC1398" w:rsidRPr="00E72DF2" w14:paraId="6028A12A" w14:textId="77777777" w:rsidTr="7BFBA557">
        <w:trPr>
          <w:cantSplit/>
          <w:trHeight w:val="1142"/>
        </w:trPr>
        <w:tc>
          <w:tcPr>
            <w:tcW w:w="936" w:type="dxa"/>
          </w:tcPr>
          <w:p w14:paraId="6143042E" w14:textId="5B4FCEB2" w:rsidR="00DC1398" w:rsidRPr="00E72DF2" w:rsidRDefault="000E4F11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30432D9" w14:textId="2E95CAED" w:rsidR="00DC1398" w:rsidRPr="00E72DF2" w:rsidRDefault="00DC1398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2DB211A8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Ms Sophie PETERSON</w:t>
            </w:r>
          </w:p>
          <w:p w14:paraId="2EE84C2C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Director Pacific Engagement and International Plant Health</w:t>
            </w:r>
          </w:p>
          <w:p w14:paraId="20BF02D0" w14:textId="77777777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>Department of Agriculture, Fisheries and Forestry </w:t>
            </w:r>
          </w:p>
          <w:p w14:paraId="331F9C61" w14:textId="6BEC65A5" w:rsidR="00DC1398" w:rsidRPr="00E72DF2" w:rsidRDefault="00DC1398" w:rsidP="00DC1398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EBEFE24" w14:textId="44983B49" w:rsidR="00DC1398" w:rsidRPr="00E72DF2" w:rsidRDefault="00DC1398" w:rsidP="00DC1398">
            <w:pPr>
              <w:pStyle w:val="IPPArialTable"/>
              <w:rPr>
                <w:rFonts w:cs="Arial"/>
                <w:szCs w:val="18"/>
              </w:rPr>
            </w:pPr>
            <w:hyperlink r:id="rId34" w:history="1">
              <w:r w:rsidRPr="00E72DF2">
                <w:rPr>
                  <w:rStyle w:val="Hyperlink"/>
                  <w:rFonts w:cs="Arial"/>
                  <w:szCs w:val="18"/>
                </w:rPr>
                <w:t>sophie.peterson@aff.gov.au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</w:p>
        </w:tc>
      </w:tr>
      <w:tr w:rsidR="00260D58" w:rsidRPr="00E72DF2" w14:paraId="219BA841" w14:textId="77777777" w:rsidTr="7BFBA557">
        <w:trPr>
          <w:cantSplit/>
          <w:trHeight w:val="1142"/>
        </w:trPr>
        <w:tc>
          <w:tcPr>
            <w:tcW w:w="936" w:type="dxa"/>
          </w:tcPr>
          <w:p w14:paraId="2047FAAC" w14:textId="15CB2348" w:rsidR="00260D58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468581A" w14:textId="25494D67" w:rsidR="00260D58" w:rsidRPr="00E72DF2" w:rsidRDefault="00F53220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AUSTRALIA</w:t>
            </w:r>
          </w:p>
        </w:tc>
        <w:tc>
          <w:tcPr>
            <w:tcW w:w="4367" w:type="dxa"/>
          </w:tcPr>
          <w:p w14:paraId="6CDD0F53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 Gabrielle VIVIAN-SMITH </w:t>
            </w:r>
          </w:p>
          <w:p w14:paraId="18CCC989" w14:textId="77777777" w:rsidR="002E234F" w:rsidRPr="00E72DF2" w:rsidRDefault="002E234F" w:rsidP="002E234F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sz w:val="18"/>
                <w:szCs w:val="18"/>
                <w:lang w:val="en-US"/>
              </w:rPr>
              <w:t xml:space="preserve">Chief Plant Protection Officer Department of Agriculture, Fisheries and Forest </w:t>
            </w:r>
          </w:p>
          <w:p w14:paraId="32089917" w14:textId="2C6288DA" w:rsidR="00260D58" w:rsidRPr="00E72DF2" w:rsidRDefault="00260D58" w:rsidP="002E234F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EE5D150" w14:textId="333CF538" w:rsidR="00260D58" w:rsidRPr="00E72DF2" w:rsidRDefault="00F53220" w:rsidP="00DC1398">
            <w:pPr>
              <w:pStyle w:val="IPPArialTable"/>
              <w:rPr>
                <w:rFonts w:cs="Arial"/>
                <w:szCs w:val="18"/>
              </w:rPr>
            </w:pPr>
            <w:hyperlink r:id="rId35" w:tgtFrame="_blank" w:history="1">
              <w:r w:rsidRPr="00E72DF2">
                <w:rPr>
                  <w:rStyle w:val="Hyperlink"/>
                  <w:rFonts w:cs="Arial"/>
                  <w:szCs w:val="18"/>
                </w:rPr>
                <w:t>gabrielle.vivian-smith@aff.gov.au</w:t>
              </w:r>
            </w:hyperlink>
            <w:r w:rsidR="007945A5" w:rsidRPr="00E72DF2">
              <w:rPr>
                <w:rFonts w:cs="Arial"/>
                <w:szCs w:val="18"/>
              </w:rPr>
              <w:t>;</w:t>
            </w:r>
            <w:r w:rsidRPr="00E72DF2">
              <w:rPr>
                <w:rFonts w:cs="Arial"/>
                <w:szCs w:val="18"/>
              </w:rPr>
              <w:t>  </w:t>
            </w:r>
          </w:p>
        </w:tc>
      </w:tr>
      <w:tr w:rsidR="00C77C6E" w:rsidRPr="00E72DF2" w14:paraId="3D180923" w14:textId="77777777" w:rsidTr="7BFBA557">
        <w:trPr>
          <w:cantSplit/>
          <w:trHeight w:val="647"/>
        </w:trPr>
        <w:tc>
          <w:tcPr>
            <w:tcW w:w="936" w:type="dxa"/>
          </w:tcPr>
          <w:p w14:paraId="1291DEF6" w14:textId="2D153815" w:rsidR="00C77C6E" w:rsidRPr="00E72DF2" w:rsidRDefault="00C90EB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1234888" w14:textId="7864BCD3" w:rsidR="00C77C6E" w:rsidRPr="00E72DF2" w:rsidRDefault="00C77C6E" w:rsidP="00DC1398">
            <w:pPr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IRAQ</w:t>
            </w:r>
          </w:p>
        </w:tc>
        <w:tc>
          <w:tcPr>
            <w:tcW w:w="4367" w:type="dxa"/>
          </w:tcPr>
          <w:p w14:paraId="5E235456" w14:textId="7950C5AD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Sadeq Jabbar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ABBAS</w:t>
            </w:r>
          </w:p>
          <w:p w14:paraId="41A22F9F" w14:textId="1C5CEF9A" w:rsidR="00C77C6E" w:rsidRPr="00E72DF2" w:rsidRDefault="00C77C6E" w:rsidP="00C77C6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0609B2AB" w14:textId="0544960C" w:rsidR="00C77C6E" w:rsidRPr="00E72DF2" w:rsidRDefault="007945A5" w:rsidP="00DC1398">
            <w:pPr>
              <w:pStyle w:val="IPPArialTable"/>
              <w:rPr>
                <w:rFonts w:cs="Arial"/>
                <w:szCs w:val="18"/>
              </w:rPr>
            </w:pPr>
            <w:hyperlink r:id="rId36" w:history="1">
              <w:r w:rsidRPr="00E72DF2">
                <w:rPr>
                  <w:rStyle w:val="Hyperlink"/>
                  <w:rFonts w:cs="Arial"/>
                  <w:szCs w:val="18"/>
                </w:rPr>
                <w:t>sadekabbass@yahoo.com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</w:tc>
      </w:tr>
      <w:tr w:rsidR="00C90EB2" w:rsidRPr="00E72DF2" w14:paraId="08ADF5A6" w14:textId="77777777" w:rsidTr="7BFBA557">
        <w:trPr>
          <w:cantSplit/>
          <w:trHeight w:val="530"/>
        </w:trPr>
        <w:tc>
          <w:tcPr>
            <w:tcW w:w="936" w:type="dxa"/>
          </w:tcPr>
          <w:p w14:paraId="1720ACAE" w14:textId="2CFE4202" w:rsidR="00C90EB2" w:rsidRPr="00E72DF2" w:rsidRDefault="00611D6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6C5E951F" w14:textId="28186A4E" w:rsidR="00611D64" w:rsidRPr="00E72DF2" w:rsidRDefault="00611D6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CAMEROON</w:t>
            </w:r>
          </w:p>
          <w:p w14:paraId="5B8D532B" w14:textId="77777777" w:rsidR="00C90EB2" w:rsidRPr="00E72DF2" w:rsidRDefault="00C90EB2" w:rsidP="00DC139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620099F5" w14:textId="1BD63230" w:rsidR="7BFBA557" w:rsidRDefault="00611D64" w:rsidP="7BFBA557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Mr. Charles Shey NYING</w:t>
            </w:r>
          </w:p>
          <w:p w14:paraId="35EA41A9" w14:textId="3DB86AF2" w:rsidR="5F88CDF2" w:rsidRDefault="5F88CDF2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Director, Department of Regulation and Quality Control of Agricultural Products and Inputs</w:t>
            </w:r>
          </w:p>
          <w:p w14:paraId="57BC8F28" w14:textId="347254FD" w:rsidR="00C90EB2" w:rsidRPr="009F0938" w:rsidRDefault="5F88CDF2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Ministry of Agriculture and Rural Development (MINADER</w:t>
            </w:r>
            <w:proofErr w:type="gramStart"/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),</w:t>
            </w:r>
            <w:proofErr w:type="spellStart"/>
            <w:r w:rsidRPr="7BFBA557">
              <w:rPr>
                <w:rFonts w:ascii="Arial" w:hAnsi="Arial" w:cs="Arial"/>
                <w:sz w:val="18"/>
                <w:szCs w:val="18"/>
                <w:lang w:val="en-US"/>
              </w:rPr>
              <w:t>Yaounde</w:t>
            </w:r>
            <w:proofErr w:type="spellEnd"/>
            <w:proofErr w:type="gramEnd"/>
          </w:p>
        </w:tc>
        <w:tc>
          <w:tcPr>
            <w:tcW w:w="3421" w:type="dxa"/>
          </w:tcPr>
          <w:p w14:paraId="7DCD2E61" w14:textId="0E3DC4AE" w:rsidR="00C90EB2" w:rsidRPr="00E72DF2" w:rsidRDefault="00611D64" w:rsidP="00DC1398">
            <w:pPr>
              <w:pStyle w:val="IPPArialTable"/>
              <w:rPr>
                <w:rFonts w:cs="Arial"/>
                <w:szCs w:val="18"/>
              </w:rPr>
            </w:pPr>
            <w:hyperlink r:id="rId37" w:history="1">
              <w:r w:rsidRPr="00E72DF2">
                <w:rPr>
                  <w:rStyle w:val="Hyperlink"/>
                  <w:rFonts w:cs="Arial"/>
                  <w:szCs w:val="18"/>
                </w:rPr>
                <w:t>nyingcha@yahoo.com</w:t>
              </w:r>
            </w:hyperlink>
            <w:r w:rsidRPr="00E72DF2">
              <w:rPr>
                <w:rFonts w:cs="Arial"/>
                <w:szCs w:val="18"/>
              </w:rPr>
              <w:t>;</w:t>
            </w:r>
          </w:p>
          <w:p w14:paraId="77CCD901" w14:textId="64B855B4" w:rsidR="00611D64" w:rsidRPr="00E72DF2" w:rsidRDefault="00611D64" w:rsidP="00DC1398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11D64" w:rsidRPr="00E72DF2" w14:paraId="273985DF" w14:textId="77777777" w:rsidTr="7BFBA557">
        <w:trPr>
          <w:cantSplit/>
          <w:trHeight w:val="1142"/>
        </w:trPr>
        <w:tc>
          <w:tcPr>
            <w:tcW w:w="936" w:type="dxa"/>
          </w:tcPr>
          <w:p w14:paraId="51F3B15D" w14:textId="3964557F" w:rsidR="00611D64" w:rsidRPr="00E72DF2" w:rsidRDefault="00F049AE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CE81FEB" w14:textId="35D6DA45" w:rsidR="00611D64" w:rsidRPr="00E72DF2" w:rsidRDefault="00F049AE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GERMANY</w:t>
            </w:r>
          </w:p>
        </w:tc>
        <w:tc>
          <w:tcPr>
            <w:tcW w:w="4367" w:type="dxa"/>
          </w:tcPr>
          <w:p w14:paraId="30A12031" w14:textId="186576B4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Dr. Thomas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SCHRÖDER</w:t>
            </w:r>
          </w:p>
          <w:p w14:paraId="305CBE62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Federal Ministry of Agriculture, Food and Regional Identity (BMLEH)</w:t>
            </w:r>
          </w:p>
          <w:p w14:paraId="7100937C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Division 714 – Plant Health and Phytosanitary Affairs in Export</w:t>
            </w:r>
          </w:p>
          <w:p w14:paraId="3E26ECBD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72DF2">
              <w:rPr>
                <w:rFonts w:ascii="Arial" w:hAnsi="Arial" w:cs="Arial"/>
                <w:sz w:val="18"/>
                <w:szCs w:val="18"/>
              </w:rPr>
              <w:t>Rochusstraße</w:t>
            </w:r>
            <w:proofErr w:type="spellEnd"/>
            <w:r w:rsidRPr="00E72DF2"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14:paraId="7654EFB0" w14:textId="77777777" w:rsidR="00F049AE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53123 Bonn</w:t>
            </w:r>
          </w:p>
          <w:p w14:paraId="401D39C3" w14:textId="44E1F5A1" w:rsidR="00611D64" w:rsidRPr="00E72DF2" w:rsidRDefault="00F049AE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421" w:type="dxa"/>
          </w:tcPr>
          <w:p w14:paraId="3C3DBAF1" w14:textId="2F0395EA" w:rsidR="00611D64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  <w:hyperlink r:id="rId38" w:history="1">
              <w:r w:rsidRPr="00E72DF2">
                <w:rPr>
                  <w:rStyle w:val="Hyperlink"/>
                  <w:rFonts w:cs="Arial"/>
                  <w:szCs w:val="18"/>
                </w:rPr>
                <w:t>thomas.schroeder@bmleh.bund.de</w:t>
              </w:r>
            </w:hyperlink>
            <w:r w:rsidRPr="00E72DF2">
              <w:rPr>
                <w:rFonts w:cs="Arial"/>
                <w:szCs w:val="18"/>
              </w:rPr>
              <w:t xml:space="preserve">; </w:t>
            </w:r>
          </w:p>
        </w:tc>
      </w:tr>
      <w:tr w:rsidR="00F049AE" w:rsidRPr="00E72DF2" w14:paraId="5C1ABE2E" w14:textId="77777777" w:rsidTr="7BFBA557">
        <w:trPr>
          <w:cantSplit/>
          <w:trHeight w:val="665"/>
        </w:trPr>
        <w:tc>
          <w:tcPr>
            <w:tcW w:w="936" w:type="dxa"/>
          </w:tcPr>
          <w:p w14:paraId="32C6A782" w14:textId="388876F3" w:rsidR="00F049AE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0A14E64B" w14:textId="1B6EE4E5" w:rsidR="00F049AE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49E0D293" w14:textId="037B0A52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Ms. Jawaher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AL-AJJI </w:t>
            </w:r>
          </w:p>
          <w:p w14:paraId="5ED38A56" w14:textId="4BE5114E" w:rsidR="00F049AE" w:rsidRPr="00E72DF2" w:rsidRDefault="007055B6" w:rsidP="00F049AE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IPPC Official Contact Point.</w:t>
            </w:r>
          </w:p>
        </w:tc>
        <w:tc>
          <w:tcPr>
            <w:tcW w:w="3421" w:type="dxa"/>
          </w:tcPr>
          <w:p w14:paraId="603514D8" w14:textId="4BD59BD7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39">
              <w:r w:rsidRPr="00E72DF2">
                <w:rPr>
                  <w:rStyle w:val="Hyperlink"/>
                  <w:rFonts w:cs="Arial"/>
                  <w:szCs w:val="18"/>
                </w:rPr>
                <w:t>jaalajji@mm.gov.qa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746EDCD5" w14:textId="77777777" w:rsidR="00F049AE" w:rsidRPr="00E72DF2" w:rsidRDefault="00F049AE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7055B6" w:rsidRPr="00E72DF2" w14:paraId="1D0818E4" w14:textId="77777777" w:rsidTr="7BFBA557">
        <w:trPr>
          <w:cantSplit/>
          <w:trHeight w:val="611"/>
        </w:trPr>
        <w:tc>
          <w:tcPr>
            <w:tcW w:w="936" w:type="dxa"/>
          </w:tcPr>
          <w:p w14:paraId="6F53B5A1" w14:textId="66481FCB" w:rsidR="007055B6" w:rsidRPr="00E72DF2" w:rsidRDefault="00F43144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796BE090" w14:textId="6521D51D" w:rsidR="007055B6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QATAR</w:t>
            </w:r>
          </w:p>
        </w:tc>
        <w:tc>
          <w:tcPr>
            <w:tcW w:w="4367" w:type="dxa"/>
          </w:tcPr>
          <w:p w14:paraId="100FD0A3" w14:textId="321A355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Mr. Ahmed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ABDELMOTTALEB</w:t>
            </w:r>
          </w:p>
          <w:p w14:paraId="49C3C6F2" w14:textId="77777777" w:rsidR="007055B6" w:rsidRPr="00E72DF2" w:rsidRDefault="007055B6" w:rsidP="007055B6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72DF2">
              <w:rPr>
                <w:rFonts w:ascii="Arial" w:hAnsi="Arial" w:cs="Arial"/>
                <w:sz w:val="18"/>
                <w:szCs w:val="18"/>
              </w:rPr>
              <w:t>Phytosanitary Expert</w:t>
            </w:r>
          </w:p>
          <w:p w14:paraId="3A92F6EA" w14:textId="77777777" w:rsidR="007055B6" w:rsidRPr="00E72DF2" w:rsidRDefault="007055B6" w:rsidP="007055B6">
            <w:pPr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3421" w:type="dxa"/>
          </w:tcPr>
          <w:p w14:paraId="21C1E808" w14:textId="0E41B555" w:rsidR="007055B6" w:rsidRPr="00E72DF2" w:rsidRDefault="007055B6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40">
              <w:r w:rsidRPr="00E72DF2">
                <w:rPr>
                  <w:rStyle w:val="Hyperlink"/>
                  <w:rFonts w:cs="Arial"/>
                  <w:szCs w:val="18"/>
                </w:rPr>
                <w:t>ahmed.abdelmottaleb@outlook.com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3173990" w14:textId="77777777" w:rsidR="007055B6" w:rsidRPr="00E72DF2" w:rsidRDefault="007055B6" w:rsidP="00DC1398">
            <w:pPr>
              <w:pStyle w:val="IPPArialTable"/>
              <w:rPr>
                <w:rFonts w:cs="Arial"/>
                <w:szCs w:val="18"/>
              </w:rPr>
            </w:pPr>
          </w:p>
        </w:tc>
      </w:tr>
      <w:tr w:rsidR="00F43144" w:rsidRPr="00E72DF2" w14:paraId="5D407D5E" w14:textId="77777777" w:rsidTr="7BFBA557">
        <w:trPr>
          <w:cantSplit/>
          <w:trHeight w:val="917"/>
        </w:trPr>
        <w:tc>
          <w:tcPr>
            <w:tcW w:w="936" w:type="dxa"/>
          </w:tcPr>
          <w:p w14:paraId="054218DF" w14:textId="6AFADD38" w:rsidR="00F43144" w:rsidRPr="00E72DF2" w:rsidRDefault="00A769DD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E72DF2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</w:t>
            </w:r>
          </w:p>
        </w:tc>
        <w:tc>
          <w:tcPr>
            <w:tcW w:w="1557" w:type="dxa"/>
          </w:tcPr>
          <w:p w14:paraId="381D6426" w14:textId="16E2B54C" w:rsidR="00A769DD" w:rsidRPr="00E72DF2" w:rsidRDefault="00A769DD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DOMINICAN REPUBLIC</w:t>
            </w:r>
          </w:p>
          <w:p w14:paraId="53C0D9EF" w14:textId="77777777" w:rsidR="00F43144" w:rsidRPr="00E72DF2" w:rsidRDefault="00F43144" w:rsidP="00611D64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67" w:type="dxa"/>
          </w:tcPr>
          <w:p w14:paraId="770B6EF8" w14:textId="4860BF5B" w:rsidR="00363C9E" w:rsidRPr="00E72DF2" w:rsidRDefault="00363C9E" w:rsidP="00A769DD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</w:pPr>
            <w:r w:rsidRPr="00E72DF2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Ms Laura María </w:t>
            </w:r>
            <w:r w:rsidR="00A769DD" w:rsidRPr="00E72DF2">
              <w:rPr>
                <w:rFonts w:ascii="Arial" w:hAnsi="Arial" w:cs="Arial"/>
                <w:b/>
                <w:bCs/>
                <w:sz w:val="18"/>
                <w:szCs w:val="18"/>
                <w:lang w:val="it-IT"/>
              </w:rPr>
              <w:t xml:space="preserve">GARCÍA MENA </w:t>
            </w:r>
          </w:p>
          <w:p w14:paraId="0CAD1AC1" w14:textId="58AC2FBD" w:rsidR="00363C9E" w:rsidRPr="009F0938" w:rsidRDefault="00363C9E" w:rsidP="00A769DD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Técnico de Sanidad Vegetal</w:t>
            </w:r>
          </w:p>
          <w:p w14:paraId="565F2182" w14:textId="3B0B331B" w:rsidR="00F43144" w:rsidRPr="009F0938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Departamento de Sanidad Vegetal</w:t>
            </w:r>
          </w:p>
          <w:p w14:paraId="2441C3AD" w14:textId="1D08F055" w:rsidR="00F43144" w:rsidRPr="009F0938" w:rsidRDefault="68BFEF13" w:rsidP="7BFBA557">
            <w:pPr>
              <w:spacing w:line="276" w:lineRule="auto"/>
              <w:jc w:val="left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KM 6 1/2, Autopista Duarte, Urbanización Jardines del Norte</w:t>
            </w:r>
          </w:p>
          <w:p w14:paraId="28758523" w14:textId="4388E523" w:rsidR="00F43144" w:rsidRPr="00E72DF2" w:rsidRDefault="68BFEF13" w:rsidP="009F0938">
            <w:pPr>
              <w:spacing w:line="276" w:lineRule="auto"/>
              <w:jc w:val="left"/>
            </w:pPr>
            <w:r w:rsidRPr="009F0938">
              <w:rPr>
                <w:rFonts w:ascii="Arial" w:hAnsi="Arial" w:cs="Arial"/>
                <w:sz w:val="18"/>
                <w:szCs w:val="18"/>
                <w:lang w:val="it-IT"/>
              </w:rPr>
              <w:t>Santo Domingo, D.N</w:t>
            </w:r>
          </w:p>
        </w:tc>
        <w:tc>
          <w:tcPr>
            <w:tcW w:w="3421" w:type="dxa"/>
          </w:tcPr>
          <w:p w14:paraId="1170467E" w14:textId="0ED3B3B5" w:rsidR="00A769DD" w:rsidRPr="00E72DF2" w:rsidRDefault="00A769DD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  <w:hyperlink r:id="rId41">
              <w:r w:rsidRPr="00E72DF2">
                <w:rPr>
                  <w:rStyle w:val="Hyperlink"/>
                  <w:rFonts w:cs="Arial"/>
                  <w:szCs w:val="18"/>
                </w:rPr>
                <w:t>Laura2020.mena@gmail.com</w:t>
              </w:r>
            </w:hyperlink>
            <w:r w:rsidRPr="00E72DF2">
              <w:rPr>
                <w:rStyle w:val="Hyperlink"/>
                <w:rFonts w:cs="Arial"/>
                <w:szCs w:val="18"/>
              </w:rPr>
              <w:t xml:space="preserve">; </w:t>
            </w:r>
          </w:p>
          <w:p w14:paraId="3F8144FD" w14:textId="77777777" w:rsidR="00F43144" w:rsidRPr="00E72DF2" w:rsidRDefault="00F43144" w:rsidP="007055B6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5CB89900" w14:textId="77777777" w:rsidTr="7BFBA557">
        <w:trPr>
          <w:cantSplit/>
          <w:trHeight w:val="935"/>
        </w:trPr>
        <w:tc>
          <w:tcPr>
            <w:tcW w:w="936" w:type="dxa"/>
          </w:tcPr>
          <w:p w14:paraId="06F9EDDB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D26A993" w14:textId="5A0C14D2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4E45BC27" w14:textId="77777777" w:rsidR="00E72DF2" w:rsidRPr="00E72DF2" w:rsidRDefault="00E72DF2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Mashudu SILIMELA</w:t>
            </w:r>
          </w:p>
          <w:p w14:paraId="644FF982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Deputy Director: International Plant Health Matters</w:t>
            </w:r>
          </w:p>
          <w:p w14:paraId="6B23EC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 xml:space="preserve">Directorate Plant Health </w:t>
            </w:r>
          </w:p>
          <w:p w14:paraId="5C27A501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0F443D07" w14:textId="1A9BC18F" w:rsidR="00E72DF2" w:rsidRPr="00EE4DB0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3421" w:type="dxa"/>
          </w:tcPr>
          <w:p w14:paraId="4BC2DBC1" w14:textId="32F20451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2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MashuduS@nda.gov.za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47E5FA1A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E72DF2" w:rsidRPr="00E72DF2" w14:paraId="6DD2E26F" w14:textId="77777777" w:rsidTr="7BFBA557">
        <w:trPr>
          <w:cantSplit/>
          <w:trHeight w:val="1142"/>
        </w:trPr>
        <w:tc>
          <w:tcPr>
            <w:tcW w:w="936" w:type="dxa"/>
          </w:tcPr>
          <w:p w14:paraId="28AEFCF4" w14:textId="77777777" w:rsidR="00E72DF2" w:rsidRPr="00E72DF2" w:rsidRDefault="00E72DF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2AD848" w14:textId="1C879CA6" w:rsidR="00E72DF2" w:rsidRPr="00E72DF2" w:rsidRDefault="00E72DF2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de-DE"/>
              </w:rPr>
              <w:t>SOUTH AFRICA</w:t>
            </w:r>
          </w:p>
        </w:tc>
        <w:tc>
          <w:tcPr>
            <w:tcW w:w="4367" w:type="dxa"/>
          </w:tcPr>
          <w:p w14:paraId="2C531B58" w14:textId="77777777" w:rsidR="00E72DF2" w:rsidRPr="00E72DF2" w:rsidRDefault="00E72DF2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Nolan AFRICANDER</w:t>
            </w:r>
          </w:p>
          <w:p w14:paraId="0B4CB728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Scientific Manager: Diagnostic Services</w:t>
            </w:r>
          </w:p>
          <w:p w14:paraId="191B2A76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Directorate Inspection Services</w:t>
            </w:r>
          </w:p>
          <w:p w14:paraId="4238BBCC" w14:textId="77777777" w:rsidR="00E72DF2" w:rsidRPr="00E72DF2" w:rsidRDefault="00E72DF2" w:rsidP="00E72DF2">
            <w:pPr>
              <w:rPr>
                <w:rFonts w:ascii="Arial" w:eastAsia="Calibri" w:hAnsi="Arial" w:cs="Arial"/>
                <w:sz w:val="18"/>
                <w:szCs w:val="18"/>
              </w:rPr>
            </w:pPr>
            <w:r w:rsidRPr="00E72DF2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</w:t>
            </w:r>
          </w:p>
          <w:p w14:paraId="72B83279" w14:textId="77777777" w:rsidR="00E72DF2" w:rsidRPr="006C4B79" w:rsidRDefault="00E72DF2" w:rsidP="006C4B79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07C4F73" w14:textId="16FAF3D6" w:rsidR="006C4B79" w:rsidRPr="00E72DF2" w:rsidRDefault="006C4B79" w:rsidP="006C4B79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hyperlink r:id="rId43" w:history="1">
              <w:r w:rsidRPr="00E72DF2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ZA"/>
                </w:rPr>
                <w:t>NolanA@nda.gov.za</w:t>
              </w:r>
            </w:hyperlink>
            <w:r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  <w:p w14:paraId="1F753083" w14:textId="77777777" w:rsidR="00E72DF2" w:rsidRPr="00E72DF2" w:rsidRDefault="00E72DF2" w:rsidP="00A769DD">
            <w:pPr>
              <w:pStyle w:val="IPPArialTable"/>
              <w:rPr>
                <w:rStyle w:val="Hyperlink"/>
                <w:rFonts w:cs="Arial"/>
                <w:szCs w:val="18"/>
              </w:rPr>
            </w:pPr>
          </w:p>
        </w:tc>
      </w:tr>
      <w:tr w:rsidR="006C4B79" w:rsidRPr="00B43747" w14:paraId="59E48EFE" w14:textId="77777777" w:rsidTr="7BFBA557">
        <w:trPr>
          <w:cantSplit/>
          <w:trHeight w:val="1142"/>
        </w:trPr>
        <w:tc>
          <w:tcPr>
            <w:tcW w:w="936" w:type="dxa"/>
          </w:tcPr>
          <w:p w14:paraId="30160146" w14:textId="77777777" w:rsidR="006C4B79" w:rsidRPr="00E72DF2" w:rsidRDefault="006C4B7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73BAAAD" w14:textId="037FE9C5" w:rsidR="006C4B79" w:rsidRPr="00E72DF2" w:rsidRDefault="00B4374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MOROCCO</w:t>
            </w:r>
          </w:p>
        </w:tc>
        <w:tc>
          <w:tcPr>
            <w:tcW w:w="4367" w:type="dxa"/>
          </w:tcPr>
          <w:p w14:paraId="21F6B00C" w14:textId="20472167" w:rsidR="006C4B79" w:rsidRPr="00B43747" w:rsidRDefault="00B43747" w:rsidP="7BFBA557">
            <w:pPr>
              <w:spacing w:line="278" w:lineRule="auto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b/>
                <w:bCs/>
                <w:sz w:val="18"/>
                <w:szCs w:val="18"/>
                <w:lang w:val="it-IT"/>
              </w:rPr>
              <w:t xml:space="preserve">Ms Aziza EL YAEGOUBI </w:t>
            </w:r>
          </w:p>
          <w:p w14:paraId="20FDBB54" w14:textId="2B3E1A15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Ingénieur </w:t>
            </w:r>
          </w:p>
          <w:p w14:paraId="3C309B07" w14:textId="1E67499F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Division de la protection des végétaux </w:t>
            </w:r>
          </w:p>
          <w:p w14:paraId="1F62A06A" w14:textId="7E76AE04" w:rsidR="006C4B79" w:rsidRPr="00B43747" w:rsidRDefault="217198FD" w:rsidP="7BFBA557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 xml:space="preserve">Office national de la sécurité sanitaire des produits alimentaires </w:t>
            </w:r>
          </w:p>
          <w:p w14:paraId="270F9D4B" w14:textId="75CB4BE0" w:rsidR="006C4B79" w:rsidRPr="009F0938" w:rsidRDefault="217198FD" w:rsidP="006C4B79">
            <w:pPr>
              <w:spacing w:line="278" w:lineRule="auto"/>
              <w:jc w:val="left"/>
              <w:rPr>
                <w:rFonts w:ascii="Arial" w:eastAsia="Calibri" w:hAnsi="Arial" w:cs="Arial"/>
                <w:sz w:val="18"/>
                <w:szCs w:val="18"/>
                <w:lang w:val="it-IT"/>
              </w:rPr>
            </w:pPr>
            <w:r w:rsidRPr="7BFBA557">
              <w:rPr>
                <w:rFonts w:ascii="Arial" w:eastAsia="Calibri" w:hAnsi="Arial" w:cs="Arial"/>
                <w:sz w:val="18"/>
                <w:szCs w:val="18"/>
                <w:lang w:val="it-IT"/>
              </w:rPr>
              <w:t>Rabat</w:t>
            </w:r>
          </w:p>
        </w:tc>
        <w:tc>
          <w:tcPr>
            <w:tcW w:w="3421" w:type="dxa"/>
          </w:tcPr>
          <w:p w14:paraId="1D12160C" w14:textId="64DB79B4" w:rsidR="006C4B79" w:rsidRPr="00B43747" w:rsidRDefault="00B43747" w:rsidP="006C4B79">
            <w:pPr>
              <w:rPr>
                <w:rFonts w:ascii="Arial" w:hAnsi="Arial" w:cs="Arial"/>
                <w:sz w:val="18"/>
                <w:szCs w:val="18"/>
                <w:lang w:val="it-IT"/>
              </w:rPr>
            </w:pPr>
            <w:hyperlink r:id="rId44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en-ZA"/>
                </w:rPr>
                <w:t>elyaekoubiaziza2025@gmail.com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  <w:t>;</w:t>
            </w:r>
            <w:r>
              <w:rPr>
                <w:rStyle w:val="Hyperlink"/>
                <w:lang w:val="en-ZA"/>
              </w:rPr>
              <w:t xml:space="preserve"> </w:t>
            </w:r>
          </w:p>
        </w:tc>
      </w:tr>
      <w:tr w:rsidR="00112AE7" w:rsidRPr="00112AE7" w14:paraId="0DC350E3" w14:textId="77777777" w:rsidTr="7BFBA557">
        <w:trPr>
          <w:cantSplit/>
          <w:trHeight w:val="1142"/>
        </w:trPr>
        <w:tc>
          <w:tcPr>
            <w:tcW w:w="936" w:type="dxa"/>
          </w:tcPr>
          <w:p w14:paraId="466C1BCD" w14:textId="77777777" w:rsidR="00112AE7" w:rsidRPr="00E72DF2" w:rsidRDefault="00112AE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C7373E6" w14:textId="33645E63" w:rsidR="00112AE7" w:rsidRDefault="00112AE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USA</w:t>
            </w:r>
          </w:p>
        </w:tc>
        <w:tc>
          <w:tcPr>
            <w:tcW w:w="4367" w:type="dxa"/>
          </w:tcPr>
          <w:p w14:paraId="12D5297B" w14:textId="5C78644E" w:rsidR="00112AE7" w:rsidRPr="00831A16" w:rsidRDefault="00112AE7" w:rsidP="00112AE7">
            <w:pPr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de-DE"/>
              </w:rPr>
              <w:t xml:space="preserve">Ms </w:t>
            </w:r>
            <w:r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Jessica </w:t>
            </w:r>
            <w:r w:rsidR="00440F87" w:rsidRPr="00831A16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MAHALINGAPPA</w:t>
            </w:r>
          </w:p>
          <w:p w14:paraId="1902C2D9" w14:textId="638C2786" w:rsidR="00112AE7" w:rsidRPr="00112AE7" w:rsidRDefault="00112AE7" w:rsidP="00112AE7">
            <w:pPr>
              <w:jc w:val="left"/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112AE7">
              <w:rPr>
                <w:rFonts w:ascii="Arial" w:eastAsia="Calibri" w:hAnsi="Arial" w:cs="Arial"/>
                <w:sz w:val="18"/>
                <w:szCs w:val="18"/>
                <w:lang w:val="en-ZA"/>
              </w:rPr>
              <w:t>USDA APHIS Plant Protection and Quarantine, International Phytosanitary Management and Standards Programs Associate Deputy Administrator</w:t>
            </w:r>
          </w:p>
          <w:p w14:paraId="343202AA" w14:textId="77777777" w:rsidR="00112AE7" w:rsidRPr="00112AE7" w:rsidRDefault="00112AE7" w:rsidP="006C4B79">
            <w:pPr>
              <w:spacing w:line="278" w:lineRule="auto"/>
              <w:jc w:val="left"/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D9D11DD" w14:textId="77777777" w:rsidR="00112AE7" w:rsidRDefault="00112AE7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en-ZA"/>
              </w:rPr>
            </w:pPr>
          </w:p>
        </w:tc>
      </w:tr>
      <w:tr w:rsidR="00831A16" w:rsidRPr="009F0938" w14:paraId="54DDD52B" w14:textId="77777777" w:rsidTr="00156DFF">
        <w:trPr>
          <w:cantSplit/>
          <w:trHeight w:val="728"/>
        </w:trPr>
        <w:tc>
          <w:tcPr>
            <w:tcW w:w="936" w:type="dxa"/>
          </w:tcPr>
          <w:p w14:paraId="5E3CB76A" w14:textId="77777777" w:rsidR="00831A16" w:rsidRPr="00E72DF2" w:rsidRDefault="00831A16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A554DD3" w14:textId="1221BA11" w:rsidR="00831A16" w:rsidRDefault="007C162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IRELAND</w:t>
            </w:r>
          </w:p>
        </w:tc>
        <w:tc>
          <w:tcPr>
            <w:tcW w:w="4367" w:type="dxa"/>
          </w:tcPr>
          <w:p w14:paraId="48FF1C84" w14:textId="38877986" w:rsidR="007C1629" w:rsidRPr="007C1629" w:rsidRDefault="007C1629" w:rsidP="007C162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Mr John EIVERS</w:t>
            </w:r>
          </w:p>
          <w:p w14:paraId="15977C36" w14:textId="132ABA40" w:rsidR="00831A16" w:rsidRPr="009F0938" w:rsidRDefault="007C1629" w:rsidP="007C1629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7C1629">
              <w:rPr>
                <w:rFonts w:ascii="Arial" w:eastAsia="Calibri" w:hAnsi="Arial" w:cs="Arial"/>
                <w:sz w:val="18"/>
                <w:szCs w:val="18"/>
                <w:lang w:val="en-ZA"/>
              </w:rPr>
              <w:t>Department of Agriculture, Food and the Marine.</w:t>
            </w:r>
          </w:p>
        </w:tc>
        <w:tc>
          <w:tcPr>
            <w:tcW w:w="3421" w:type="dxa"/>
          </w:tcPr>
          <w:p w14:paraId="6F84CDF3" w14:textId="28887A4B" w:rsidR="00831A16" w:rsidRPr="00AE6B94" w:rsidRDefault="00AE6B94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5" w:history="1">
              <w:r w:rsidRPr="000E21A6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john.eivers@agriculture.gov.ie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rPr>
                <w:rStyle w:val="Hyperlink"/>
                <w:lang w:val="de-DE"/>
              </w:rPr>
              <w:t xml:space="preserve"> </w:t>
            </w:r>
          </w:p>
        </w:tc>
      </w:tr>
      <w:tr w:rsidR="00BA6B0A" w:rsidRPr="009F0938" w14:paraId="22DC5FEE" w14:textId="77777777" w:rsidTr="7BFBA557">
        <w:trPr>
          <w:cantSplit/>
          <w:trHeight w:val="1142"/>
        </w:trPr>
        <w:tc>
          <w:tcPr>
            <w:tcW w:w="936" w:type="dxa"/>
          </w:tcPr>
          <w:p w14:paraId="676A9411" w14:textId="77777777" w:rsidR="00BA6B0A" w:rsidRPr="00E72DF2" w:rsidRDefault="00BA6B0A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7EBF30C1" w14:textId="6C3A69C1" w:rsidR="00BA6B0A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6BC154F5" w14:textId="7983253C" w:rsidR="00BA6B0A" w:rsidRPr="00BA6B0A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Ms </w:t>
            </w:r>
            <w:r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>Ulla Katja</w:t>
            </w:r>
            <w:r w:rsidR="00D51ADF" w:rsidRPr="00BA6B0A"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  <w:t xml:space="preserve"> THYBO</w:t>
            </w:r>
          </w:p>
          <w:p w14:paraId="5DB8C209" w14:textId="14B0E8E6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Plants &amp; Biosecurity</w:t>
            </w:r>
          </w:p>
          <w:p w14:paraId="48EA3C41" w14:textId="77777777" w:rsidR="00BA6B0A" w:rsidRPr="00BA6B0A" w:rsidRDefault="00BA6B0A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Ministry of Food, Agriculture and Fisheries of Denmark</w:t>
            </w:r>
          </w:p>
          <w:p w14:paraId="07BE617D" w14:textId="5D16604E" w:rsidR="00BA6B0A" w:rsidRPr="007C1629" w:rsidRDefault="00BA6B0A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ZA"/>
              </w:rPr>
            </w:pPr>
            <w:r w:rsidRPr="00BA6B0A">
              <w:rPr>
                <w:rFonts w:ascii="Arial" w:eastAsia="Calibri" w:hAnsi="Arial" w:cs="Arial"/>
                <w:sz w:val="18"/>
                <w:szCs w:val="18"/>
                <w:lang w:val="en-ZA"/>
              </w:rPr>
              <w:t>The Danish Agricultural and Fisheries Agency</w:t>
            </w:r>
          </w:p>
        </w:tc>
        <w:tc>
          <w:tcPr>
            <w:tcW w:w="3421" w:type="dxa"/>
          </w:tcPr>
          <w:p w14:paraId="2DAEB82D" w14:textId="2834B93F" w:rsidR="00BA6B0A" w:rsidRDefault="00FD5417" w:rsidP="006C4B79">
            <w:hyperlink r:id="rId46" w:history="1">
              <w:r w:rsidRPr="00FD5417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ULKT@lfst.dk</w:t>
              </w:r>
            </w:hyperlink>
            <w:r w:rsidRPr="00FD5417"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>;</w:t>
            </w:r>
            <w:r>
              <w:t xml:space="preserve"> </w:t>
            </w:r>
          </w:p>
        </w:tc>
      </w:tr>
      <w:tr w:rsidR="00FD5417" w:rsidRPr="009F0938" w14:paraId="6B5364CF" w14:textId="77777777" w:rsidTr="7BFBA557">
        <w:trPr>
          <w:cantSplit/>
          <w:trHeight w:val="1142"/>
        </w:trPr>
        <w:tc>
          <w:tcPr>
            <w:tcW w:w="936" w:type="dxa"/>
          </w:tcPr>
          <w:p w14:paraId="63887CBE" w14:textId="77777777" w:rsidR="00FD5417" w:rsidRPr="00E72DF2" w:rsidRDefault="00FD5417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626616A" w14:textId="17F80481" w:rsidR="00FD5417" w:rsidRDefault="00FD5417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DENMARK</w:t>
            </w:r>
          </w:p>
        </w:tc>
        <w:tc>
          <w:tcPr>
            <w:tcW w:w="4367" w:type="dxa"/>
          </w:tcPr>
          <w:p w14:paraId="29FC3130" w14:textId="7ECD6E23" w:rsidR="00494BDF" w:rsidRDefault="00D51ADF" w:rsidP="00BA6B0A">
            <w:pPr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Mr </w:t>
            </w:r>
            <w:r w:rsidR="00494BDF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Brian Jens </w:t>
            </w:r>
            <w:r w:rsidR="00C13518" w:rsidRPr="00494BDF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LARSEN </w:t>
            </w:r>
          </w:p>
          <w:p w14:paraId="0973D190" w14:textId="42008BB3" w:rsidR="00FD5417" w:rsidRPr="00494BDF" w:rsidRDefault="00494BDF" w:rsidP="00BA6B0A">
            <w:pPr>
              <w:rPr>
                <w:rFonts w:ascii="Arial" w:eastAsia="Calibri" w:hAnsi="Arial" w:cs="Arial"/>
                <w:sz w:val="18"/>
                <w:szCs w:val="18"/>
                <w:lang w:val="en-ZA"/>
              </w:rPr>
            </w:pPr>
            <w:r w:rsidRPr="00494BDF">
              <w:rPr>
                <w:rFonts w:ascii="Arial" w:eastAsia="Calibri" w:hAnsi="Arial" w:cs="Arial"/>
                <w:sz w:val="18"/>
                <w:szCs w:val="18"/>
              </w:rPr>
              <w:t>Danish NPPO</w:t>
            </w:r>
          </w:p>
        </w:tc>
        <w:tc>
          <w:tcPr>
            <w:tcW w:w="3421" w:type="dxa"/>
          </w:tcPr>
          <w:p w14:paraId="3B3B41AD" w14:textId="164DF888" w:rsidR="00FD5417" w:rsidRPr="00FD5417" w:rsidRDefault="00156DFF" w:rsidP="006C4B79">
            <w:pP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</w:pPr>
            <w:hyperlink r:id="rId47" w:history="1">
              <w:r w:rsidRPr="00D82EC1">
                <w:rPr>
                  <w:rStyle w:val="Hyperlink"/>
                  <w:rFonts w:ascii="Arial" w:hAnsi="Arial" w:cs="Arial"/>
                  <w:sz w:val="18"/>
                  <w:szCs w:val="18"/>
                  <w:lang w:val="de-DE"/>
                </w:rPr>
                <w:t>brl@lfst.dk</w:t>
              </w:r>
            </w:hyperlink>
            <w:r>
              <w:rPr>
                <w:rStyle w:val="Hyperlink"/>
                <w:rFonts w:ascii="Arial" w:hAnsi="Arial" w:cs="Arial"/>
                <w:sz w:val="18"/>
                <w:szCs w:val="18"/>
                <w:lang w:val="de-DE"/>
              </w:rPr>
              <w:t xml:space="preserve">; </w:t>
            </w:r>
          </w:p>
        </w:tc>
      </w:tr>
      <w:tr w:rsidR="00D51ADF" w:rsidRPr="009F0938" w14:paraId="5DDDC14C" w14:textId="77777777" w:rsidTr="7BFBA557">
        <w:trPr>
          <w:cantSplit/>
          <w:trHeight w:val="1142"/>
        </w:trPr>
        <w:tc>
          <w:tcPr>
            <w:tcW w:w="936" w:type="dxa"/>
          </w:tcPr>
          <w:p w14:paraId="7F010C0C" w14:textId="77777777" w:rsidR="00D51ADF" w:rsidRPr="00E72DF2" w:rsidRDefault="00D51AD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66382304" w14:textId="09EE8695" w:rsidR="00D51ADF" w:rsidRDefault="00C13518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GREECE</w:t>
            </w:r>
          </w:p>
        </w:tc>
        <w:tc>
          <w:tcPr>
            <w:tcW w:w="4367" w:type="dxa"/>
          </w:tcPr>
          <w:p w14:paraId="279BF76F" w14:textId="77777777" w:rsidR="00C13518" w:rsidRDefault="00D51ADF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Mrs Ioannidou </w:t>
            </w:r>
            <w:r w:rsidR="00C13518" w:rsidRPr="00D51ADF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STAVROULA </w:t>
            </w:r>
          </w:p>
          <w:p w14:paraId="2420992A" w14:textId="487E129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Agricultural Engineer</w:t>
            </w:r>
          </w:p>
          <w:p w14:paraId="11A0ADE3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Department of Phytosanitary Control</w:t>
            </w:r>
          </w:p>
          <w:p w14:paraId="5C3B97D5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Directorate of Plant Produce Protection</w:t>
            </w:r>
          </w:p>
          <w:p w14:paraId="753CB352" w14:textId="77777777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Hellenic Ministry of Rural Development and Food</w:t>
            </w:r>
          </w:p>
          <w:p w14:paraId="34B8550A" w14:textId="44CAD2F8" w:rsidR="00D51ADF" w:rsidRPr="00D51ADF" w:rsidRDefault="00D51ADF" w:rsidP="00D51ADF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150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Sygrou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Ave, 17671, </w:t>
            </w:r>
            <w:proofErr w:type="spellStart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Kalithea</w:t>
            </w:r>
            <w:proofErr w:type="spellEnd"/>
            <w:r w:rsidRPr="00D51ADF">
              <w:rPr>
                <w:rFonts w:ascii="Arial" w:eastAsia="Calibri" w:hAnsi="Arial" w:cs="Arial"/>
                <w:sz w:val="18"/>
                <w:szCs w:val="18"/>
                <w:lang w:val="en-US"/>
              </w:rPr>
              <w:t>, Athens</w:t>
            </w:r>
          </w:p>
          <w:p w14:paraId="12A437A2" w14:textId="77777777" w:rsidR="00D51ADF" w:rsidRPr="00D51ADF" w:rsidRDefault="00D51ADF" w:rsidP="00C13518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D663A97" w14:textId="6A912FE9" w:rsidR="00D51ADF" w:rsidRDefault="00A55857" w:rsidP="006C4B79">
            <w:pPr>
              <w:rPr>
                <w:rFonts w:ascii="Arial" w:eastAsia="Calibri" w:hAnsi="Arial" w:cs="Arial"/>
                <w:sz w:val="18"/>
                <w:szCs w:val="18"/>
              </w:rPr>
            </w:pPr>
            <w:hyperlink r:id="rId48" w:history="1">
              <w:r w:rsidRPr="00D51ADF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stioannidou@minagric.gr</w:t>
              </w:r>
            </w:hyperlink>
            <w:r w:rsidR="00C13518" w:rsidRPr="00C13518">
              <w:rPr>
                <w:rFonts w:ascii="Arial" w:eastAsia="Calibri" w:hAnsi="Arial" w:cs="Arial"/>
                <w:sz w:val="18"/>
                <w:szCs w:val="18"/>
              </w:rPr>
              <w:t xml:space="preserve">; </w:t>
            </w:r>
          </w:p>
          <w:p w14:paraId="40F6F9E6" w14:textId="3E385DE7" w:rsidR="00526B32" w:rsidRPr="00C13518" w:rsidRDefault="00526B32" w:rsidP="006C4B79">
            <w:r w:rsidRPr="00526B32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dioanidou@gmail.com;</w:t>
            </w:r>
          </w:p>
        </w:tc>
      </w:tr>
      <w:tr w:rsidR="00526B32" w:rsidRPr="009F0938" w14:paraId="4DD7489C" w14:textId="77777777" w:rsidTr="7BFBA557">
        <w:trPr>
          <w:cantSplit/>
          <w:trHeight w:val="1142"/>
        </w:trPr>
        <w:tc>
          <w:tcPr>
            <w:tcW w:w="936" w:type="dxa"/>
          </w:tcPr>
          <w:p w14:paraId="537E3ACC" w14:textId="77777777" w:rsidR="00526B32" w:rsidRPr="00E72DF2" w:rsidRDefault="00526B32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CA27DA6" w14:textId="378E744E" w:rsidR="00526B32" w:rsidRDefault="00E555A0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de-DE"/>
              </w:rPr>
              <w:t>EU</w:t>
            </w:r>
          </w:p>
        </w:tc>
        <w:tc>
          <w:tcPr>
            <w:tcW w:w="4367" w:type="dxa"/>
          </w:tcPr>
          <w:p w14:paraId="14796F3E" w14:textId="781D7C0C" w:rsidR="00E555A0" w:rsidRPr="00E555A0" w:rsidRDefault="00E555A0" w:rsidP="00E555A0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 xml:space="preserve">Mr </w:t>
            </w:r>
            <w:r w:rsidRPr="00E555A0"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  <w:t>Leonard SHUMBE</w:t>
            </w:r>
          </w:p>
          <w:p w14:paraId="11AD6648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Policy officer</w:t>
            </w:r>
          </w:p>
          <w:p w14:paraId="443999F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en-I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en-IE"/>
              </w:rPr>
              <w:t>Plant Health Unit -G1</w:t>
            </w:r>
          </w:p>
          <w:p w14:paraId="70D39ED2" w14:textId="77777777" w:rsidR="00E555A0" w:rsidRPr="00E555A0" w:rsidRDefault="00E555A0" w:rsidP="00E555A0">
            <w:pPr>
              <w:rPr>
                <w:rFonts w:ascii="Arial" w:eastAsia="Calibri" w:hAnsi="Arial" w:cs="Arial"/>
                <w:sz w:val="18"/>
                <w:szCs w:val="18"/>
                <w:lang w:val="fr-BE"/>
              </w:rPr>
            </w:pPr>
            <w:r w:rsidRPr="00E555A0">
              <w:rPr>
                <w:rFonts w:ascii="Arial" w:eastAsia="Calibri" w:hAnsi="Arial" w:cs="Arial"/>
                <w:sz w:val="18"/>
                <w:szCs w:val="18"/>
                <w:lang w:val="fr-BE"/>
              </w:rPr>
              <w:t>DG SANTE</w:t>
            </w:r>
          </w:p>
          <w:p w14:paraId="70BB2577" w14:textId="77777777" w:rsidR="00526B32" w:rsidRPr="00D51ADF" w:rsidRDefault="00526B32" w:rsidP="00D51ADF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5699301A" w14:textId="73333659" w:rsidR="00526B32" w:rsidRPr="00D51ADF" w:rsidRDefault="00A55857" w:rsidP="006C4B7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hyperlink r:id="rId49" w:history="1">
              <w:r w:rsidRPr="00A55857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Leonard.SHUMBE@ec.europa.eu</w:t>
              </w:r>
            </w:hyperlink>
            <w:r w:rsidRPr="00A55857">
              <w:rPr>
                <w:rStyle w:val="Hyperlink"/>
              </w:rPr>
              <w:t>;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</w:tr>
      <w:tr w:rsidR="00DE1B69" w:rsidRPr="009F0938" w14:paraId="308DCE57" w14:textId="77777777" w:rsidTr="7BFBA557">
        <w:trPr>
          <w:cantSplit/>
          <w:trHeight w:val="1142"/>
        </w:trPr>
        <w:tc>
          <w:tcPr>
            <w:tcW w:w="936" w:type="dxa"/>
          </w:tcPr>
          <w:p w14:paraId="36B030ED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2051D2BC" w14:textId="70A3AED5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3C47EA32" w14:textId="0A6558E1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YAMADA </w:t>
            </w:r>
          </w:p>
          <w:p w14:paraId="2DF04A92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Deputy Director, International Affairs Office</w:t>
            </w:r>
          </w:p>
          <w:p w14:paraId="766984AC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4913BF2F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159A3BED" w14:textId="3D55897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Ministry of Agriculture, Forestry and Fisheries (MAFF), </w:t>
            </w:r>
          </w:p>
          <w:p w14:paraId="58F9C25F" w14:textId="181072A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00A29719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  <w:p w14:paraId="7E0E3994" w14:textId="77777777" w:rsid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IE"/>
              </w:rPr>
            </w:pPr>
          </w:p>
        </w:tc>
        <w:tc>
          <w:tcPr>
            <w:tcW w:w="3421" w:type="dxa"/>
          </w:tcPr>
          <w:p w14:paraId="02C3E751" w14:textId="5415FD6C" w:rsidR="00DE1B69" w:rsidRPr="00DE1B69" w:rsidRDefault="00DE1B69" w:rsidP="006C4B79">
            <w:hyperlink r:id="rId50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natsumi_yamada770@maff.go.jp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DE1B69" w:rsidRPr="009F0938" w14:paraId="7E03AA9D" w14:textId="77777777" w:rsidTr="7BFBA557">
        <w:trPr>
          <w:cantSplit/>
          <w:trHeight w:val="1142"/>
        </w:trPr>
        <w:tc>
          <w:tcPr>
            <w:tcW w:w="936" w:type="dxa"/>
          </w:tcPr>
          <w:p w14:paraId="483741B8" w14:textId="77777777" w:rsidR="00DE1B69" w:rsidRPr="00E72DF2" w:rsidRDefault="00DE1B69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AE117EC" w14:textId="009505F3" w:rsidR="00DE1B69" w:rsidRDefault="00DE1B69" w:rsidP="00A769DD">
            <w:pPr>
              <w:rPr>
                <w:rFonts w:ascii="Arial" w:eastAsia="Calibri" w:hAnsi="Arial" w:cs="Arial"/>
                <w:sz w:val="18"/>
                <w:szCs w:val="18"/>
                <w:lang w:val="de-DE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JAPAN</w:t>
            </w:r>
          </w:p>
        </w:tc>
        <w:tc>
          <w:tcPr>
            <w:tcW w:w="4367" w:type="dxa"/>
          </w:tcPr>
          <w:p w14:paraId="057E3742" w14:textId="19B2F546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Natsumi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E1B69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FUJII </w:t>
            </w:r>
          </w:p>
          <w:p w14:paraId="561A9F90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Officer, International Affairs Office</w:t>
            </w:r>
          </w:p>
          <w:p w14:paraId="5668472E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Plant Protection Division</w:t>
            </w:r>
          </w:p>
          <w:p w14:paraId="797F90D1" w14:textId="77777777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Food Safety and Consumer Affairs Bureau</w:t>
            </w:r>
          </w:p>
          <w:p w14:paraId="2DE38B5A" w14:textId="1D486105" w:rsidR="00DE1B69" w:rsidRPr="00DE1B69" w:rsidRDefault="00DE1B69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DE1B69">
              <w:rPr>
                <w:rFonts w:ascii="Arial" w:eastAsia="Calibri" w:hAnsi="Arial" w:cs="Arial"/>
                <w:sz w:val="18"/>
                <w:szCs w:val="18"/>
                <w:lang w:val="en-US"/>
              </w:rPr>
              <w:t>Ministry of Agriculture, Forestry and Fisheries (MAFF)</w:t>
            </w:r>
          </w:p>
          <w:p w14:paraId="785F77AC" w14:textId="77777777" w:rsidR="00DE1B69" w:rsidRPr="00DE1B69" w:rsidRDefault="00DE1B69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BCF2AE1" w14:textId="5020455B" w:rsidR="00DE1B69" w:rsidRPr="00DE1B69" w:rsidRDefault="00DE1B69" w:rsidP="00DE1B69">
            <w:pPr>
              <w:rPr>
                <w:rStyle w:val="Hyperlink"/>
              </w:rPr>
            </w:pPr>
            <w:hyperlink r:id="rId51" w:history="1">
              <w:r w:rsidRPr="00DE1B69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natsumi_fujii030@maff.go.jp</w:t>
              </w:r>
            </w:hyperlink>
            <w:r>
              <w:rPr>
                <w:rStyle w:val="Hyperlink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  <w:p w14:paraId="017EF182" w14:textId="77777777" w:rsidR="00DE1B69" w:rsidRDefault="00DE1B69" w:rsidP="006C4B79"/>
        </w:tc>
      </w:tr>
      <w:tr w:rsidR="0071404F" w:rsidRPr="009F0938" w14:paraId="602E1C2C" w14:textId="77777777" w:rsidTr="7BFBA557">
        <w:trPr>
          <w:cantSplit/>
          <w:trHeight w:val="1142"/>
        </w:trPr>
        <w:tc>
          <w:tcPr>
            <w:tcW w:w="936" w:type="dxa"/>
          </w:tcPr>
          <w:p w14:paraId="67EF24DF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5C666C2E" w14:textId="4AB1DE69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1876FC48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Dilafruz ARIFKHANOVA, </w:t>
            </w:r>
          </w:p>
          <w:p w14:paraId="01B32E13" w14:textId="3C18A4CC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Adviser to the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General-Director</w:t>
            </w:r>
            <w:proofErr w:type="gramEnd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,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APPQ;</w:t>
            </w:r>
            <w:proofErr w:type="gramEnd"/>
          </w:p>
          <w:p w14:paraId="71785929" w14:textId="6CA2E0BE" w:rsidR="00816ED1" w:rsidRPr="00BE75C6" w:rsidRDefault="00816ED1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60511380" w14:textId="010B6605" w:rsidR="0071404F" w:rsidRDefault="0071404F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2165F9D5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767400A7" w14:textId="77777777" w:rsidTr="00816ED1">
        <w:trPr>
          <w:cantSplit/>
          <w:trHeight w:val="683"/>
        </w:trPr>
        <w:tc>
          <w:tcPr>
            <w:tcW w:w="936" w:type="dxa"/>
          </w:tcPr>
          <w:p w14:paraId="3CCA2D5E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333B39C7" w14:textId="4976F8C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8D656B2" w14:textId="77777777" w:rsidR="00BE75C6" w:rsidRDefault="00BE75C6" w:rsidP="00BE75C6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Olimjon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TURSUNOV, </w:t>
            </w:r>
          </w:p>
          <w:p w14:paraId="1C61FFA1" w14:textId="7E7926E7" w:rsidR="00BE75C6" w:rsidRDefault="00BE75C6" w:rsidP="00BE75C6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Head of International Relations Department,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APPQ;</w:t>
            </w:r>
            <w:proofErr w:type="gramEnd"/>
          </w:p>
          <w:p w14:paraId="76853A5C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0224694E" w14:textId="77777777" w:rsidR="0071404F" w:rsidRDefault="0071404F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49E878ED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37A43C71" w14:textId="77777777" w:rsidTr="00816ED1">
        <w:trPr>
          <w:cantSplit/>
          <w:trHeight w:val="791"/>
        </w:trPr>
        <w:tc>
          <w:tcPr>
            <w:tcW w:w="936" w:type="dxa"/>
          </w:tcPr>
          <w:p w14:paraId="22251203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330B61D" w14:textId="7432ED1D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64F62D18" w14:textId="77777777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Mr. Sultan-Makhmud SULTANOV, </w:t>
            </w:r>
          </w:p>
          <w:p w14:paraId="73A00212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Chief Specialist of WTO Accession </w:t>
            </w:r>
            <w:proofErr w:type="gramStart"/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Division;</w:t>
            </w:r>
            <w:proofErr w:type="gramEnd"/>
          </w:p>
          <w:p w14:paraId="5C7C6493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7EC732C6" w14:textId="67EF5E01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3AF3D7A2" w14:textId="77777777" w:rsidR="0071404F" w:rsidRPr="00DE1B69" w:rsidRDefault="0071404F" w:rsidP="00DE1B69">
            <w:pPr>
              <w:rPr>
                <w:rStyle w:val="Hyperlink"/>
                <w:lang w:val="en-US"/>
              </w:rPr>
            </w:pPr>
          </w:p>
        </w:tc>
      </w:tr>
      <w:tr w:rsidR="0071404F" w:rsidRPr="009F0938" w14:paraId="1342B6C9" w14:textId="77777777" w:rsidTr="00816ED1">
        <w:trPr>
          <w:cantSplit/>
          <w:trHeight w:val="710"/>
        </w:trPr>
        <w:tc>
          <w:tcPr>
            <w:tcW w:w="936" w:type="dxa"/>
          </w:tcPr>
          <w:p w14:paraId="2C748A19" w14:textId="77777777" w:rsidR="0071404F" w:rsidRPr="00E72DF2" w:rsidRDefault="0071404F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DE29F0D" w14:textId="60BF7748" w:rsidR="0071404F" w:rsidRPr="00DE1B69" w:rsidRDefault="00816ED1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en-US"/>
              </w:rPr>
              <w:t>UZBEKISTAN</w:t>
            </w:r>
          </w:p>
        </w:tc>
        <w:tc>
          <w:tcPr>
            <w:tcW w:w="4367" w:type="dxa"/>
          </w:tcPr>
          <w:p w14:paraId="064046E8" w14:textId="1CD279AD" w:rsidR="00BE75C6" w:rsidRDefault="00BE75C6" w:rsidP="00DE1B69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Ms. </w:t>
            </w:r>
            <w:proofErr w:type="spellStart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Nazokat</w:t>
            </w:r>
            <w:proofErr w:type="spellEnd"/>
            <w:r w:rsidRPr="00BE75C6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 xml:space="preserve"> TOKHIROVA, </w:t>
            </w:r>
          </w:p>
          <w:p w14:paraId="573878FD" w14:textId="77777777" w:rsidR="0071404F" w:rsidRDefault="00BE75C6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E75C6">
              <w:rPr>
                <w:rFonts w:ascii="Arial" w:eastAsia="Calibri" w:hAnsi="Arial" w:cs="Arial"/>
                <w:sz w:val="18"/>
                <w:szCs w:val="18"/>
                <w:lang w:val="en-US"/>
              </w:rPr>
              <w:t>International Relations Specialist</w:t>
            </w:r>
          </w:p>
          <w:p w14:paraId="2C867500" w14:textId="77777777" w:rsidR="00816ED1" w:rsidRPr="00BE75C6" w:rsidRDefault="00816ED1" w:rsidP="00816ED1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816ED1">
              <w:rPr>
                <w:rFonts w:ascii="Arial" w:eastAsia="Calibri" w:hAnsi="Arial" w:cs="Arial"/>
                <w:sz w:val="18"/>
                <w:szCs w:val="18"/>
              </w:rPr>
              <w:t>Agency of Plant Protection and Quarantine</w:t>
            </w:r>
          </w:p>
          <w:p w14:paraId="49FC7184" w14:textId="5192B218" w:rsidR="00816ED1" w:rsidRPr="00BE75C6" w:rsidRDefault="00816ED1" w:rsidP="00DE1B69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749BACD7" w14:textId="04C03EEC" w:rsidR="0071404F" w:rsidRPr="00DE1B69" w:rsidRDefault="00DD2C6C" w:rsidP="00DE1B69">
            <w:pPr>
              <w:rPr>
                <w:rStyle w:val="Hyperlink"/>
                <w:lang w:val="en-US"/>
              </w:rPr>
            </w:pPr>
            <w:hyperlink r:id="rId52" w:history="1">
              <w:r w:rsidRPr="00DD2C6C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glavkaruz@mail.ru</w:t>
              </w:r>
            </w:hyperlink>
            <w:r w:rsidRPr="00DD2C6C">
              <w:rPr>
                <w:rStyle w:val="Hyperlink"/>
                <w:rFonts w:ascii="Arial" w:eastAsia="Calibri" w:hAnsi="Arial" w:cs="Arial"/>
                <w:sz w:val="18"/>
                <w:szCs w:val="18"/>
                <w:lang w:val="en-US"/>
              </w:rPr>
              <w:t>;</w:t>
            </w:r>
            <w:r>
              <w:rPr>
                <w:rStyle w:val="Hyperlink"/>
              </w:rPr>
              <w:t xml:space="preserve"> </w:t>
            </w:r>
          </w:p>
        </w:tc>
      </w:tr>
      <w:tr w:rsidR="00F273D5" w:rsidRPr="009F0938" w14:paraId="04965A30" w14:textId="77777777" w:rsidTr="00816ED1">
        <w:trPr>
          <w:cantSplit/>
          <w:trHeight w:val="710"/>
        </w:trPr>
        <w:tc>
          <w:tcPr>
            <w:tcW w:w="936" w:type="dxa"/>
          </w:tcPr>
          <w:p w14:paraId="477C2A12" w14:textId="77777777" w:rsidR="00F273D5" w:rsidRPr="00E72DF2" w:rsidRDefault="00F273D5" w:rsidP="00DC1398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07070531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CANADA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0166C9A9" w14:textId="77777777" w:rsidR="00F273D5" w:rsidRDefault="00F273D5" w:rsidP="00A769DD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367" w:type="dxa"/>
          </w:tcPr>
          <w:p w14:paraId="44917CBB" w14:textId="77777777" w:rsidR="003D1F1B" w:rsidRPr="003D1F1B" w:rsidRDefault="003D1F1B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  <w:t>Mr Gregory WOLFF </w:t>
            </w:r>
          </w:p>
          <w:p w14:paraId="1C6AE675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Canadian Food Inspection Agency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C17C5C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59 Camelot Drive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470B7B19" w14:textId="77777777" w:rsidR="003D1F1B" w:rsidRPr="003D1F1B" w:rsidRDefault="003D1F1B" w:rsidP="003D1F1B">
            <w:pPr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3D1F1B">
              <w:rPr>
                <w:rFonts w:ascii="Arial" w:eastAsia="Calibri" w:hAnsi="Arial" w:cs="Arial"/>
                <w:sz w:val="18"/>
                <w:szCs w:val="18"/>
              </w:rPr>
              <w:t>Ottawa, Ontario K1A0Y9 </w:t>
            </w:r>
            <w:r w:rsidRPr="003D1F1B">
              <w:rPr>
                <w:rFonts w:ascii="Arial" w:eastAsia="Calibri" w:hAnsi="Arial" w:cs="Arial"/>
                <w:sz w:val="18"/>
                <w:szCs w:val="18"/>
                <w:lang w:val="en-US"/>
              </w:rPr>
              <w:t> </w:t>
            </w:r>
          </w:p>
          <w:p w14:paraId="5F53190E" w14:textId="77777777" w:rsidR="00F273D5" w:rsidRPr="00BE75C6" w:rsidRDefault="00F273D5" w:rsidP="003D1F1B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421" w:type="dxa"/>
          </w:tcPr>
          <w:p w14:paraId="11F524ED" w14:textId="414BF09C" w:rsidR="00946165" w:rsidRDefault="00946165" w:rsidP="00DE1B69">
            <w:hyperlink r:id="rId53" w:tooltip="mailto:greg.wolff@inspection.gc.ca" w:history="1">
              <w:r w:rsidRPr="00946165">
                <w:rPr>
                  <w:rStyle w:val="Hyperlink"/>
                  <w:rFonts w:ascii="Arial" w:eastAsia="Calibri" w:hAnsi="Arial" w:cs="Arial"/>
                  <w:sz w:val="18"/>
                  <w:szCs w:val="18"/>
                  <w:lang w:val="en-US"/>
                </w:rPr>
                <w:t>greg.wolff@inspection.gc.ca</w:t>
              </w:r>
            </w:hyperlink>
            <w:r>
              <w:t xml:space="preserve"> </w:t>
            </w:r>
          </w:p>
        </w:tc>
      </w:tr>
      <w:tr w:rsidR="00BD4024" w:rsidRPr="009F0938" w14:paraId="0E1A6B75" w14:textId="77777777" w:rsidTr="00816ED1">
        <w:trPr>
          <w:cantSplit/>
          <w:trHeight w:val="710"/>
        </w:trPr>
        <w:tc>
          <w:tcPr>
            <w:tcW w:w="936" w:type="dxa"/>
          </w:tcPr>
          <w:p w14:paraId="5F4DA5D8" w14:textId="77777777" w:rsidR="00BD4024" w:rsidRPr="00E72DF2" w:rsidRDefault="00BD4024" w:rsidP="00BD4024">
            <w:pPr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57" w:type="dxa"/>
          </w:tcPr>
          <w:p w14:paraId="40E026D6" w14:textId="69869840" w:rsidR="00BD4024" w:rsidRPr="003D1F1B" w:rsidRDefault="00BD4024" w:rsidP="00BD4024">
            <w:pPr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SPAIN</w:t>
            </w:r>
          </w:p>
        </w:tc>
        <w:tc>
          <w:tcPr>
            <w:tcW w:w="4367" w:type="dxa"/>
          </w:tcPr>
          <w:p w14:paraId="6B8BCC01" w14:textId="7777777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>
              <w:rPr>
                <w:rFonts w:ascii="Arial" w:hAnsi="Arial" w:cs="Arial"/>
                <w:b/>
                <w:bCs/>
                <w:color w:val="242424"/>
                <w:sz w:val="18"/>
                <w:szCs w:val="18"/>
                <w:bdr w:val="none" w:sz="0" w:space="0" w:color="auto" w:frame="1"/>
                <w:lang w:val="it-IT"/>
              </w:rPr>
              <w:t>Mr. Gerardo SÁNCHEZ PEÑA</w:t>
            </w:r>
          </w:p>
          <w:p w14:paraId="6D1E2CC2" w14:textId="7777777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 xml:space="preserve">Ministry </w:t>
            </w:r>
            <w:proofErr w:type="spellStart"/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>os</w:t>
            </w:r>
            <w:proofErr w:type="spellEnd"/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 xml:space="preserve"> Agriculture, Fisheries and Food (MAPA)</w:t>
            </w:r>
          </w:p>
          <w:p w14:paraId="39A80BFB" w14:textId="77777777" w:rsidR="00BD4024" w:rsidRDefault="00BD4024" w:rsidP="00BD4024">
            <w:pPr>
              <w:pStyle w:val="xmsonormal"/>
              <w:spacing w:before="0" w:beforeAutospacing="0" w:after="0" w:afterAutospacing="0" w:line="276" w:lineRule="atLeast"/>
              <w:rPr>
                <w:rFonts w:ascii="Aptos" w:hAnsi="Aptos" w:cs="Segoe UI"/>
                <w:color w:val="242424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en-GB"/>
              </w:rPr>
              <w:t>S.G. Plant and Forest Health (DGSPABA)</w:t>
            </w:r>
          </w:p>
          <w:p w14:paraId="723EB1A3" w14:textId="7EE07F9C" w:rsidR="00BD4024" w:rsidRPr="003D1F1B" w:rsidRDefault="00BD4024" w:rsidP="00BD4024">
            <w:pPr>
              <w:rPr>
                <w:rFonts w:ascii="Arial" w:eastAsia="Calibri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  <w:lang w:val="it-IT"/>
              </w:rPr>
              <w:t>C/Almagro, 33 – Madrid 28010</w:t>
            </w:r>
          </w:p>
        </w:tc>
        <w:tc>
          <w:tcPr>
            <w:tcW w:w="3421" w:type="dxa"/>
          </w:tcPr>
          <w:p w14:paraId="6A31A882" w14:textId="058C854D" w:rsidR="00BD4024" w:rsidRDefault="00BD4024" w:rsidP="00BD4024">
            <w:hyperlink r:id="rId54" w:tooltip="mailto:gsanchez@mapa.es" w:history="1">
              <w:r>
                <w:rPr>
                  <w:rStyle w:val="Hyperlink"/>
                  <w:rFonts w:ascii="Arial" w:hAnsi="Arial" w:cs="Arial"/>
                  <w:sz w:val="18"/>
                  <w:szCs w:val="18"/>
                  <w:bdr w:val="none" w:sz="0" w:space="0" w:color="auto" w:frame="1"/>
                </w:rPr>
                <w:t>gsanchez@mapa.es</w:t>
              </w:r>
            </w:hyperlink>
            <w:r>
              <w:rPr>
                <w:rFonts w:ascii="Arial" w:hAnsi="Arial" w:cs="Arial"/>
                <w:color w:val="242424"/>
                <w:sz w:val="18"/>
                <w:szCs w:val="18"/>
                <w:bdr w:val="none" w:sz="0" w:space="0" w:color="auto" w:frame="1"/>
              </w:rPr>
              <w:t>;</w:t>
            </w:r>
          </w:p>
        </w:tc>
      </w:tr>
    </w:tbl>
    <w:p w14:paraId="5F96A722" w14:textId="4CF99734" w:rsidR="00883740" w:rsidRDefault="00883740" w:rsidP="00222CE0">
      <w:pPr>
        <w:rPr>
          <w:rFonts w:cs="Arial"/>
          <w:color w:val="232333"/>
          <w:sz w:val="21"/>
          <w:szCs w:val="21"/>
        </w:rPr>
      </w:pPr>
    </w:p>
    <w:p w14:paraId="43EEEA20" w14:textId="77777777" w:rsidR="00BD4024" w:rsidRDefault="00BD4024" w:rsidP="00222CE0">
      <w:pPr>
        <w:rPr>
          <w:rFonts w:cs="Arial"/>
          <w:color w:val="232333"/>
          <w:sz w:val="21"/>
          <w:szCs w:val="21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1573"/>
        <w:gridCol w:w="2292"/>
        <w:gridCol w:w="2430"/>
        <w:gridCol w:w="3245"/>
      </w:tblGrid>
      <w:tr w:rsidR="00BD4024" w:rsidRPr="009F0938" w14:paraId="36149D5E" w14:textId="77777777" w:rsidTr="00FD7539">
        <w:trPr>
          <w:cantSplit/>
          <w:trHeight w:val="37"/>
          <w:jc w:val="center"/>
        </w:trPr>
        <w:tc>
          <w:tcPr>
            <w:tcW w:w="9540" w:type="dxa"/>
            <w:gridSpan w:val="4"/>
            <w:shd w:val="clear" w:color="auto" w:fill="AEAAAA" w:themeFill="background2" w:themeFillShade="BF"/>
          </w:tcPr>
          <w:p w14:paraId="2F6E508A" w14:textId="77777777" w:rsidR="00BD4024" w:rsidRPr="00AE6B94" w:rsidRDefault="00BD4024" w:rsidP="00FD7539">
            <w:pPr>
              <w:jc w:val="left"/>
              <w:rPr>
                <w:lang w:val="de-DE"/>
              </w:rPr>
            </w:pPr>
          </w:p>
        </w:tc>
      </w:tr>
      <w:tr w:rsidR="00BD4024" w:rsidRPr="00EC7A82" w14:paraId="6F0853C9" w14:textId="77777777" w:rsidTr="00FD7539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4FE5F3D1" w14:textId="77777777" w:rsidR="00BD4024" w:rsidRPr="00F10579" w:rsidRDefault="00BD4024" w:rsidP="00FD7539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F10579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43C77C81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57004A10" w14:textId="77777777" w:rsidR="00BD4024" w:rsidRPr="00EC7A82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Mr Avetik NERSISYAN</w:t>
            </w:r>
          </w:p>
        </w:tc>
        <w:tc>
          <w:tcPr>
            <w:tcW w:w="3245" w:type="dxa"/>
            <w:shd w:val="clear" w:color="auto" w:fill="FFFFFF"/>
          </w:tcPr>
          <w:p w14:paraId="4126228D" w14:textId="77777777" w:rsidR="00BD4024" w:rsidRPr="002219F1" w:rsidRDefault="00BD4024" w:rsidP="00FD753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Avetik.Nersisyan@fao.org</w:t>
            </w:r>
          </w:p>
        </w:tc>
      </w:tr>
      <w:tr w:rsidR="00BD4024" w:rsidRPr="00EC7A82" w14:paraId="5BEC539C" w14:textId="77777777" w:rsidTr="00FD7539">
        <w:trPr>
          <w:cantSplit/>
          <w:trHeight w:val="37"/>
          <w:jc w:val="center"/>
        </w:trPr>
        <w:tc>
          <w:tcPr>
            <w:tcW w:w="1573" w:type="dxa"/>
            <w:shd w:val="clear" w:color="auto" w:fill="FFFFFF"/>
          </w:tcPr>
          <w:p w14:paraId="2D833AAF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shd w:val="clear" w:color="auto" w:fill="FFFFFF"/>
          </w:tcPr>
          <w:p w14:paraId="1E6F1E5F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shd w:val="clear" w:color="auto" w:fill="FFFFFF"/>
          </w:tcPr>
          <w:p w14:paraId="27ECF157" w14:textId="77777777" w:rsidR="00BD4024" w:rsidRPr="00EC7A82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Sarah BRUNEL</w:t>
            </w:r>
          </w:p>
        </w:tc>
        <w:tc>
          <w:tcPr>
            <w:tcW w:w="3245" w:type="dxa"/>
            <w:shd w:val="clear" w:color="auto" w:fill="FFFFFF"/>
          </w:tcPr>
          <w:p w14:paraId="47F34D61" w14:textId="77777777" w:rsidR="00BD4024" w:rsidRPr="002219F1" w:rsidRDefault="00BD4024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5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Sarah.Brunel@fao.org</w:t>
              </w:r>
            </w:hyperlink>
          </w:p>
        </w:tc>
      </w:tr>
      <w:tr w:rsidR="00BD4024" w:rsidRPr="00EC7A82" w14:paraId="3F433AF7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06B8E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ADEEE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874114" w14:textId="77777777" w:rsidR="00BD4024" w:rsidRPr="00EC7A82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Adriana MOREIRA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7668" w14:textId="77777777" w:rsidR="00BD4024" w:rsidRPr="002219F1" w:rsidRDefault="00BD4024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6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Adriana.Moreira@fao.org</w:t>
              </w:r>
            </w:hyperlink>
          </w:p>
        </w:tc>
      </w:tr>
      <w:tr w:rsidR="00BD4024" w:rsidRPr="00EC7A82" w14:paraId="11496160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9DEA4" w14:textId="77777777" w:rsidR="00BD4024" w:rsidRPr="004C4E5C" w:rsidRDefault="00BD4024" w:rsidP="00FD7539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1EE2F0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4F537" w14:textId="77777777" w:rsidR="00BD4024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Descartes KOUMBA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02BB3" w14:textId="77777777" w:rsidR="00BD4024" w:rsidRPr="002219F1" w:rsidRDefault="00BD4024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7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Descartes.Koumba@fao.org</w:t>
              </w:r>
            </w:hyperlink>
          </w:p>
        </w:tc>
      </w:tr>
      <w:tr w:rsidR="00BD4024" w:rsidRPr="00EC7A82" w14:paraId="4B773BAD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95034" w14:textId="77777777" w:rsidR="00BD4024" w:rsidRPr="007D7488" w:rsidRDefault="00BD4024" w:rsidP="00FD7539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F6BACD" w14:textId="77777777" w:rsidR="00BD4024" w:rsidRPr="0066480B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91122" w14:textId="77777777" w:rsidR="00BD4024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Paola SENTINELLI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303D7" w14:textId="77777777" w:rsidR="00BD4024" w:rsidRPr="002219F1" w:rsidRDefault="00BD4024" w:rsidP="00FD7539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hyperlink r:id="rId58" w:history="1">
              <w:r w:rsidRPr="002219F1">
                <w:rPr>
                  <w:rStyle w:val="Hyperlink"/>
                  <w:rFonts w:ascii="Arial" w:hAnsi="Arial" w:cs="Arial"/>
                  <w:sz w:val="18"/>
                  <w:szCs w:val="18"/>
                </w:rPr>
                <w:t>Paola.Sentinelli@fao.org</w:t>
              </w:r>
            </w:hyperlink>
            <w:r w:rsidRPr="002219F1">
              <w:rPr>
                <w:rFonts w:ascii="Arial" w:hAnsi="Arial" w:cs="Arial"/>
                <w:sz w:val="18"/>
                <w:szCs w:val="18"/>
              </w:rPr>
              <w:t xml:space="preserve">; </w:t>
            </w:r>
          </w:p>
        </w:tc>
      </w:tr>
      <w:tr w:rsidR="00BD4024" w:rsidRPr="00EC7A82" w14:paraId="3717EBA8" w14:textId="77777777" w:rsidTr="00FD7539">
        <w:trPr>
          <w:cantSplit/>
          <w:trHeight w:val="3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93D41" w14:textId="77777777" w:rsidR="00BD4024" w:rsidRPr="004C4E5C" w:rsidRDefault="00BD4024" w:rsidP="00FD7539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7D7488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FC58D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66480B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A6B05" w14:textId="77777777" w:rsidR="00BD4024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Ms Aoife CASSIN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86C84" w14:textId="77777777" w:rsidR="00BD4024" w:rsidRPr="002219F1" w:rsidRDefault="00BD4024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59" w:history="1">
              <w:r w:rsidRPr="002219F1">
                <w:rPr>
                  <w:rStyle w:val="Hyperlink"/>
                  <w:rFonts w:ascii="Arial" w:hAnsi="Arial" w:cs="Arial"/>
                  <w:sz w:val="18"/>
                  <w:szCs w:val="18"/>
                </w:rPr>
                <w:t>Aoife</w:t>
              </w:r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.Cassin@fao.org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BD4024" w:rsidRPr="00EC7A82" w14:paraId="0235B7A2" w14:textId="77777777" w:rsidTr="00FD7539">
        <w:trPr>
          <w:cantSplit/>
          <w:trHeight w:val="287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B84E7F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z w:val="18"/>
                <w:szCs w:val="18"/>
                <w:lang w:val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81608" w14:textId="77777777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621E14" w14:textId="77777777" w:rsidR="00BD4024" w:rsidRPr="00EC7A82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7A82">
              <w:rPr>
                <w:rFonts w:ascii="Arial" w:hAnsi="Arial" w:cs="Arial"/>
                <w:b/>
                <w:bCs/>
                <w:sz w:val="18"/>
                <w:szCs w:val="18"/>
              </w:rPr>
              <w:t>Ms Tanja LAHTI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28B1B2" w14:textId="77777777" w:rsidR="00BD4024" w:rsidRPr="002219F1" w:rsidRDefault="00BD4024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hyperlink r:id="rId60" w:history="1">
              <w:r w:rsidRPr="002219F1">
                <w:rPr>
                  <w:rFonts w:ascii="Arial" w:eastAsia="Times" w:hAnsi="Arial" w:cs="Arial"/>
                  <w:color w:val="0000FF"/>
                  <w:sz w:val="18"/>
                  <w:szCs w:val="18"/>
                  <w:u w:val="single"/>
                </w:rPr>
                <w:t>Tanja.Lahti@fao.org</w:t>
              </w:r>
            </w:hyperlink>
            <w:r w:rsidRPr="002219F1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 xml:space="preserve"> </w:t>
            </w:r>
          </w:p>
        </w:tc>
      </w:tr>
      <w:tr w:rsidR="00BD4024" w:rsidRPr="00EC7A82" w14:paraId="7D0942AB" w14:textId="77777777" w:rsidTr="00FD7539">
        <w:trPr>
          <w:cantSplit/>
          <w:trHeight w:val="89"/>
          <w:jc w:val="center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D27DA5" w14:textId="77777777" w:rsidR="00BD4024" w:rsidRPr="004C4E5C" w:rsidRDefault="00BD4024" w:rsidP="00FD7539">
            <w:pPr>
              <w:jc w:val="left"/>
              <w:rPr>
                <w:rFonts w:ascii="Wingdings" w:eastAsia="Times New Roman" w:hAnsi="Wingdings" w:cs="Times New Roman"/>
                <w:szCs w:val="22"/>
                <w:lang w:val="en-US" w:eastAsia="en-US"/>
              </w:rPr>
            </w:pPr>
            <w:r w:rsidRPr="004C4E5C">
              <w:rPr>
                <w:rFonts w:ascii="Wingdings" w:eastAsia="Times New Roman" w:hAnsi="Wingdings" w:cs="Times New Roman"/>
                <w:szCs w:val="22"/>
                <w:lang w:val="en-US" w:eastAsia="en-US"/>
              </w:rPr>
              <w:t></w:t>
            </w:r>
          </w:p>
        </w:tc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AFAD5" w14:textId="2830FCA1" w:rsidR="00BD4024" w:rsidRPr="00EC7A82" w:rsidRDefault="00BD4024" w:rsidP="00FD7539">
            <w:pPr>
              <w:jc w:val="left"/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</w:pPr>
            <w:r w:rsidRPr="00EC7A82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>IPPC Secretariat</w:t>
            </w:r>
            <w:r w:rsidR="00D31383">
              <w:rPr>
                <w:rFonts w:ascii="Arial" w:eastAsia="Times" w:hAnsi="Arial" w:cs="Arial"/>
                <w:spacing w:val="-3"/>
                <w:sz w:val="18"/>
                <w:szCs w:val="18"/>
                <w:lang w:val="en-US"/>
              </w:rPr>
              <w:t xml:space="preserve"> (report writer)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5B0B3" w14:textId="75EC521F" w:rsidR="00BD4024" w:rsidRPr="00EC7A82" w:rsidRDefault="00BD4024" w:rsidP="00FD7539">
            <w:pPr>
              <w:ind w:right="-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Mr Wesley</w:t>
            </w:r>
            <w:r w:rsidR="00D3138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Crittle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8650C" w14:textId="54A1F692" w:rsidR="00BD4024" w:rsidRPr="002219F1" w:rsidRDefault="00D724EC" w:rsidP="00FD7539">
            <w:pPr>
              <w:jc w:val="left"/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</w:pPr>
            <w:r w:rsidRPr="00D724EC">
              <w:rPr>
                <w:rFonts w:ascii="Arial" w:eastAsia="Times" w:hAnsi="Arial" w:cs="Arial"/>
                <w:color w:val="0000FF"/>
                <w:sz w:val="18"/>
                <w:szCs w:val="18"/>
                <w:u w:val="single"/>
              </w:rPr>
              <w:t>Wesley.Crittle@fao.org</w:t>
            </w:r>
          </w:p>
        </w:tc>
      </w:tr>
    </w:tbl>
    <w:p w14:paraId="5DB97946" w14:textId="77777777" w:rsidR="00BD4024" w:rsidRDefault="00BD4024" w:rsidP="00222CE0">
      <w:pPr>
        <w:rPr>
          <w:rFonts w:cs="Arial"/>
          <w:color w:val="232333"/>
          <w:sz w:val="21"/>
          <w:szCs w:val="21"/>
        </w:rPr>
      </w:pPr>
    </w:p>
    <w:p w14:paraId="1E2A7BFC" w14:textId="5EDDEE91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74623B43" w14:textId="0AF0E65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56C0EA46" w14:textId="0C6F7FB4" w:rsidR="001F37C8" w:rsidRDefault="001F37C8" w:rsidP="00222CE0">
      <w:pPr>
        <w:rPr>
          <w:rFonts w:cs="Arial"/>
          <w:color w:val="232333"/>
          <w:sz w:val="21"/>
          <w:szCs w:val="21"/>
        </w:rPr>
      </w:pPr>
    </w:p>
    <w:p w14:paraId="2C82D184" w14:textId="77777777" w:rsidR="001F37C8" w:rsidRDefault="001F37C8" w:rsidP="00222CE0">
      <w:pPr>
        <w:rPr>
          <w:rFonts w:cs="Arial"/>
          <w:color w:val="232333"/>
          <w:sz w:val="21"/>
          <w:szCs w:val="21"/>
        </w:rPr>
      </w:pPr>
    </w:p>
    <w:sectPr w:rsidR="001F37C8" w:rsidSect="002277C6">
      <w:headerReference w:type="even" r:id="rId61"/>
      <w:headerReference w:type="default" r:id="rId62"/>
      <w:footerReference w:type="even" r:id="rId63"/>
      <w:footerReference w:type="default" r:id="rId64"/>
      <w:headerReference w:type="first" r:id="rId65"/>
      <w:footerReference w:type="first" r:id="rId66"/>
      <w:pgSz w:w="11907" w:h="16839" w:code="9"/>
      <w:pgMar w:top="1134" w:right="1134" w:bottom="1134" w:left="1134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D0931" w14:textId="77777777" w:rsidR="009033D4" w:rsidRDefault="009033D4" w:rsidP="003F6A0A">
      <w:r>
        <w:separator/>
      </w:r>
    </w:p>
  </w:endnote>
  <w:endnote w:type="continuationSeparator" w:id="0">
    <w:p w14:paraId="64DA7709" w14:textId="77777777" w:rsidR="009033D4" w:rsidRDefault="009033D4" w:rsidP="003F6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2773" w14:textId="5F049C95" w:rsidR="00F46524" w:rsidRPr="008A7C0B" w:rsidRDefault="00F46524" w:rsidP="008A7C0B">
    <w:pPr>
      <w:pStyle w:val="IPPFooter"/>
      <w:tabs>
        <w:tab w:val="clear" w:pos="9072"/>
        <w:tab w:val="right" w:pos="9630"/>
      </w:tabs>
    </w:pP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ab/>
    </w:r>
    <w:r w:rsidRPr="008A7C0B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2CAE9" w14:textId="48ACA3F0" w:rsidR="00F46524" w:rsidRPr="00971127" w:rsidRDefault="00F46524" w:rsidP="00971127">
    <w:pPr>
      <w:pStyle w:val="IPPFooter"/>
      <w:tabs>
        <w:tab w:val="clear" w:pos="9072"/>
        <w:tab w:val="right" w:pos="9630"/>
      </w:tabs>
      <w:jc w:val="both"/>
    </w:pPr>
    <w:r w:rsidRPr="00971127">
      <w:t>International Plant Protection Convention</w:t>
    </w:r>
    <w:r w:rsidRPr="00971127">
      <w:tab/>
    </w:r>
    <w:r w:rsidRPr="00971127">
      <w:rPr>
        <w:rStyle w:val="PageNumber"/>
        <w:b/>
      </w:rPr>
      <w:t xml:space="preserve">Page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PAGE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15</w:t>
    </w:r>
    <w:r w:rsidRPr="00971127">
      <w:rPr>
        <w:rStyle w:val="PageNumber"/>
        <w:b/>
      </w:rPr>
      <w:fldChar w:fldCharType="end"/>
    </w:r>
    <w:r w:rsidRPr="00971127">
      <w:rPr>
        <w:rStyle w:val="PageNumber"/>
        <w:b/>
      </w:rPr>
      <w:t xml:space="preserve"> of </w:t>
    </w:r>
    <w:r w:rsidRPr="00971127">
      <w:rPr>
        <w:rStyle w:val="PageNumber"/>
        <w:b/>
      </w:rPr>
      <w:fldChar w:fldCharType="begin"/>
    </w:r>
    <w:r w:rsidRPr="00971127">
      <w:rPr>
        <w:rStyle w:val="PageNumber"/>
        <w:b/>
      </w:rPr>
      <w:instrText xml:space="preserve"> NUMPAGES </w:instrText>
    </w:r>
    <w:r w:rsidRPr="00971127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971127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30979" w14:textId="5B3E087E" w:rsidR="00F46524" w:rsidRPr="008A7C0B" w:rsidRDefault="00F46524" w:rsidP="008A7C0B">
    <w:pPr>
      <w:pStyle w:val="IPPFooter"/>
      <w:tabs>
        <w:tab w:val="clear" w:pos="9072"/>
        <w:tab w:val="right" w:pos="9630"/>
      </w:tabs>
      <w:jc w:val="both"/>
    </w:pPr>
    <w:r w:rsidRPr="008A7C0B">
      <w:t>International Plant Protection Convention</w:t>
    </w:r>
    <w:r w:rsidRPr="008A7C0B">
      <w:tab/>
    </w:r>
    <w:r w:rsidRPr="008A7C0B">
      <w:rPr>
        <w:rStyle w:val="PageNumber"/>
        <w:b/>
      </w:rPr>
      <w:t xml:space="preserve">Page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PAGE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</w:t>
    </w:r>
    <w:r w:rsidRPr="008A7C0B">
      <w:rPr>
        <w:rStyle w:val="PageNumber"/>
        <w:b/>
      </w:rPr>
      <w:fldChar w:fldCharType="end"/>
    </w:r>
    <w:r w:rsidRPr="008A7C0B">
      <w:rPr>
        <w:rStyle w:val="PageNumber"/>
        <w:b/>
      </w:rPr>
      <w:t xml:space="preserve"> of </w:t>
    </w:r>
    <w:r w:rsidRPr="008A7C0B">
      <w:rPr>
        <w:rStyle w:val="PageNumber"/>
        <w:b/>
      </w:rPr>
      <w:fldChar w:fldCharType="begin"/>
    </w:r>
    <w:r w:rsidRPr="008A7C0B">
      <w:rPr>
        <w:rStyle w:val="PageNumber"/>
        <w:b/>
      </w:rPr>
      <w:instrText xml:space="preserve"> NUMPAGES </w:instrText>
    </w:r>
    <w:r w:rsidRPr="008A7C0B">
      <w:rPr>
        <w:rStyle w:val="PageNumber"/>
        <w:b/>
      </w:rPr>
      <w:fldChar w:fldCharType="separate"/>
    </w:r>
    <w:r w:rsidR="009E2B23">
      <w:rPr>
        <w:rStyle w:val="PageNumber"/>
        <w:b/>
        <w:noProof/>
      </w:rPr>
      <w:t>16</w:t>
    </w:r>
    <w:r w:rsidRPr="008A7C0B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DD441" w14:textId="77777777" w:rsidR="009033D4" w:rsidRDefault="009033D4" w:rsidP="003F6A0A">
      <w:r>
        <w:separator/>
      </w:r>
    </w:p>
  </w:footnote>
  <w:footnote w:type="continuationSeparator" w:id="0">
    <w:p w14:paraId="413E8935" w14:textId="77777777" w:rsidR="009033D4" w:rsidRDefault="009033D4" w:rsidP="003F6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3E930" w14:textId="42667032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0</w:t>
    </w:r>
    <w:r w:rsidR="002277C6">
      <w:rPr>
        <w:lang w:val="en-GB"/>
      </w:rPr>
      <w:t>2</w:t>
    </w:r>
    <w:r>
      <w:rPr>
        <w:lang w:val="en-GB"/>
      </w:rPr>
      <w:t>_SPG_202</w:t>
    </w:r>
    <w:r w:rsidR="00173A3B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 xml:space="preserve">Oct </w:t>
    </w:r>
    <w:r>
      <w:rPr>
        <w:lang w:val="en-GB"/>
      </w:rPr>
      <w:tab/>
      <w:t xml:space="preserve">Participants list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DEF4" w14:textId="3ABFE4FA" w:rsidR="00F46524" w:rsidRPr="00D3085B" w:rsidRDefault="00F46524" w:rsidP="00D3085B">
    <w:pPr>
      <w:pStyle w:val="IPPHeader"/>
      <w:tabs>
        <w:tab w:val="clear" w:pos="9072"/>
        <w:tab w:val="right" w:pos="9639"/>
      </w:tabs>
      <w:rPr>
        <w:lang w:val="en-GB"/>
      </w:rPr>
    </w:pPr>
    <w:r>
      <w:rPr>
        <w:lang w:val="en-GB"/>
      </w:rPr>
      <w:t>Participants list</w:t>
    </w:r>
    <w:r>
      <w:rPr>
        <w:lang w:val="en-GB"/>
      </w:rPr>
      <w:tab/>
      <w:t xml:space="preserve"> </w:t>
    </w:r>
    <w:r w:rsidRPr="00D3085B">
      <w:rPr>
        <w:lang w:val="en-GB"/>
      </w:rPr>
      <w:t>03_SPG_202</w:t>
    </w:r>
    <w:r w:rsidR="007945A5">
      <w:rPr>
        <w:lang w:val="en-GB"/>
      </w:rPr>
      <w:t>5</w:t>
    </w:r>
    <w:r w:rsidRPr="00D3085B">
      <w:rPr>
        <w:lang w:val="en-GB"/>
      </w:rPr>
      <w:t>_</w:t>
    </w:r>
    <w:r>
      <w:rPr>
        <w:lang w:val="en-GB"/>
      </w:rPr>
      <w:t>Oct</w:t>
    </w:r>
  </w:p>
  <w:p w14:paraId="5B95CD12" w14:textId="77777777" w:rsidR="00F46524" w:rsidRDefault="00F465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352E9" w14:textId="70C14C1E" w:rsidR="002277C6" w:rsidRDefault="002277C6" w:rsidP="002277C6">
    <w:pPr>
      <w:pStyle w:val="IPPHeader"/>
      <w:tabs>
        <w:tab w:val="clear" w:pos="1134"/>
      </w:tabs>
      <w:spacing w:before="240" w:after="0"/>
    </w:pPr>
    <w:r>
      <w:rPr>
        <w:i/>
        <w:iCs/>
        <w:noProof/>
        <w14:ligatures w14:val="standardContextual"/>
      </w:rPr>
      <w:drawing>
        <wp:anchor distT="0" distB="0" distL="114300" distR="114300" simplePos="0" relativeHeight="251661312" behindDoc="0" locked="0" layoutInCell="1" allowOverlap="1" wp14:anchorId="5C56FCB8" wp14:editId="1029F83D">
          <wp:simplePos x="0" y="0"/>
          <wp:positionH relativeFrom="page">
            <wp:posOffset>2520315</wp:posOffset>
          </wp:positionH>
          <wp:positionV relativeFrom="page">
            <wp:posOffset>558165</wp:posOffset>
          </wp:positionV>
          <wp:extent cx="1756800" cy="698400"/>
          <wp:effectExtent l="0" t="0" r="0" b="6985"/>
          <wp:wrapSquare wrapText="bothSides"/>
          <wp:docPr id="1770423598" name="Picture 2" descr="A logo of a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6319013" name="Picture 2" descr="A logo of a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68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524E406" wp14:editId="634C85EE">
              <wp:simplePos x="0" y="0"/>
              <wp:positionH relativeFrom="margin">
                <wp:posOffset>1574800</wp:posOffset>
              </wp:positionH>
              <wp:positionV relativeFrom="page">
                <wp:posOffset>720090</wp:posOffset>
              </wp:positionV>
              <wp:extent cx="0" cy="360000"/>
              <wp:effectExtent l="0" t="0" r="38100" b="21590"/>
              <wp:wrapNone/>
              <wp:docPr id="32041491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000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D2044A3">
            <v:line id="Straight Connector 1" style="position:absolute;z-index:251665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" o:spid="_x0000_s1026" strokecolor="black [3213]" strokeweight=".5pt" from="124pt,56.7pt" to="124pt,85.05pt" w14:anchorId="196E4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QPcrgEAANM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">
              <v:stroke joinstyle="miter"/>
              <w10:wrap anchorx="margin" anchory="page"/>
            </v:line>
          </w:pict>
        </mc:Fallback>
      </mc:AlternateContent>
    </w:r>
    <w:r w:rsidRPr="000321A6">
      <w:rPr>
        <w:noProof/>
      </w:rPr>
      <w:drawing>
        <wp:anchor distT="0" distB="0" distL="114300" distR="114300" simplePos="0" relativeHeight="251653120" behindDoc="0" locked="0" layoutInCell="1" allowOverlap="1" wp14:anchorId="09BAEDCE" wp14:editId="6341B25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617600" cy="558000"/>
          <wp:effectExtent l="0" t="0" r="2540" b="0"/>
          <wp:wrapTopAndBottom/>
          <wp:docPr id="10255429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542983" name="Pictur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7600" cy="55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standardContextual"/>
      </w:rPr>
      <w:drawing>
        <wp:anchor distT="0" distB="0" distL="114300" distR="114300" simplePos="0" relativeHeight="251657216" behindDoc="0" locked="0" layoutInCell="1" allowOverlap="1" wp14:anchorId="6A642193" wp14:editId="1E690069">
          <wp:simplePos x="0" y="0"/>
          <wp:positionH relativeFrom="page">
            <wp:posOffset>742950</wp:posOffset>
          </wp:positionH>
          <wp:positionV relativeFrom="page">
            <wp:posOffset>558165</wp:posOffset>
          </wp:positionV>
          <wp:extent cx="1728000" cy="698400"/>
          <wp:effectExtent l="0" t="0" r="5715" b="6985"/>
          <wp:wrapSquare wrapText="bothSides"/>
          <wp:docPr id="178518581" name="Picture 1" descr="A logo with text on i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1423631" name="Picture 1" descr="A logo with text on i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9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  <w:t>0</w:t>
    </w:r>
    <w:r w:rsidR="00DB340D">
      <w:t>3</w:t>
    </w:r>
    <w:r>
      <w:t>_SPG_202</w:t>
    </w:r>
    <w:r w:rsidR="00873D8F">
      <w:t>5</w:t>
    </w:r>
    <w:r w:rsidRPr="00606019">
      <w:t>_</w:t>
    </w:r>
    <w:r>
      <w:t>Oct</w:t>
    </w:r>
  </w:p>
  <w:p w14:paraId="3CB08E7C" w14:textId="1479A002" w:rsidR="002277C6" w:rsidRDefault="002277C6" w:rsidP="002277C6">
    <w:pPr>
      <w:pStyle w:val="IPPHeader"/>
      <w:tabs>
        <w:tab w:val="clear" w:pos="1134"/>
      </w:tabs>
      <w:spacing w:after="0"/>
    </w:pPr>
    <w:r w:rsidRPr="0076596B">
      <w:tab/>
      <w:t xml:space="preserve">Agenda item: </w:t>
    </w:r>
    <w:r>
      <w:t>3.2</w:t>
    </w:r>
  </w:p>
  <w:p w14:paraId="168414A2" w14:textId="43D3CE68" w:rsidR="00F46524" w:rsidRPr="002277C6" w:rsidRDefault="00F46524" w:rsidP="008A7C0B">
    <w:pPr>
      <w:pStyle w:val="IPPHeader"/>
      <w:tabs>
        <w:tab w:val="clear" w:pos="9072"/>
        <w:tab w:val="right" w:pos="9639"/>
      </w:tabs>
      <w:contextualSpacing/>
      <w:rPr>
        <w:iCs/>
      </w:rPr>
    </w:pPr>
    <w:r w:rsidRPr="00FF0176">
      <w:rPr>
        <w:i/>
      </w:rPr>
      <w:tab/>
      <w:t xml:space="preserve">                                                                                                                      </w:t>
    </w:r>
    <w:r w:rsidR="002277C6" w:rsidRPr="002277C6">
      <w:rPr>
        <w:iCs/>
      </w:rPr>
      <w:t>Participants 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42B"/>
    <w:multiLevelType w:val="multilevel"/>
    <w:tmpl w:val="E48EA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357E7"/>
    <w:multiLevelType w:val="hybridMultilevel"/>
    <w:tmpl w:val="112C0D0C"/>
    <w:lvl w:ilvl="0" w:tplc="E5CA309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75DAAB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86D6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AC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E697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080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0CC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C26A4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AD8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C0D34"/>
    <w:multiLevelType w:val="hybridMultilevel"/>
    <w:tmpl w:val="753C2042"/>
    <w:lvl w:ilvl="0" w:tplc="0ABC0F3A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497732"/>
    <w:multiLevelType w:val="multilevel"/>
    <w:tmpl w:val="136C8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2BA4C3C"/>
    <w:multiLevelType w:val="hybridMultilevel"/>
    <w:tmpl w:val="7E8A1A3C"/>
    <w:lvl w:ilvl="0" w:tplc="39666246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530216252">
    <w:abstractNumId w:val="7"/>
  </w:num>
  <w:num w:numId="2" w16cid:durableId="2102681979">
    <w:abstractNumId w:val="13"/>
  </w:num>
  <w:num w:numId="3" w16cid:durableId="1115559871">
    <w:abstractNumId w:val="2"/>
  </w:num>
  <w:num w:numId="4" w16cid:durableId="1832091256">
    <w:abstractNumId w:val="1"/>
  </w:num>
  <w:num w:numId="5" w16cid:durableId="1136069197">
    <w:abstractNumId w:val="5"/>
  </w:num>
  <w:num w:numId="6" w16cid:durableId="709303868">
    <w:abstractNumId w:val="15"/>
  </w:num>
  <w:num w:numId="7" w16cid:durableId="781535576">
    <w:abstractNumId w:val="10"/>
  </w:num>
  <w:num w:numId="8" w16cid:durableId="1091775375">
    <w:abstractNumId w:val="6"/>
  </w:num>
  <w:num w:numId="9" w16cid:durableId="874849501">
    <w:abstractNumId w:val="16"/>
  </w:num>
  <w:num w:numId="10" w16cid:durableId="819545229">
    <w:abstractNumId w:val="3"/>
  </w:num>
  <w:num w:numId="11" w16cid:durableId="4400326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 w16cid:durableId="174155986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 w16cid:durableId="4974304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 w16cid:durableId="36864719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 w16cid:durableId="172313920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 w16cid:durableId="80157590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 w16cid:durableId="1028993549">
    <w:abstractNumId w:val="0"/>
  </w:num>
  <w:num w:numId="18" w16cid:durableId="569656906">
    <w:abstractNumId w:val="9"/>
  </w:num>
  <w:num w:numId="19" w16cid:durableId="1133013684">
    <w:abstractNumId w:val="14"/>
  </w:num>
  <w:num w:numId="20" w16cid:durableId="889803554">
    <w:abstractNumId w:val="8"/>
  </w:num>
  <w:num w:numId="21" w16cid:durableId="201772468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922588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548481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Z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0A"/>
    <w:rsid w:val="00002CC2"/>
    <w:rsid w:val="000039F4"/>
    <w:rsid w:val="00006AA5"/>
    <w:rsid w:val="0001756D"/>
    <w:rsid w:val="00021569"/>
    <w:rsid w:val="00024EE3"/>
    <w:rsid w:val="00025DFC"/>
    <w:rsid w:val="00026EE3"/>
    <w:rsid w:val="00031F9E"/>
    <w:rsid w:val="00034883"/>
    <w:rsid w:val="000358C8"/>
    <w:rsid w:val="000369D7"/>
    <w:rsid w:val="0003727E"/>
    <w:rsid w:val="00037BEB"/>
    <w:rsid w:val="00041488"/>
    <w:rsid w:val="00042FF9"/>
    <w:rsid w:val="00045A13"/>
    <w:rsid w:val="00050235"/>
    <w:rsid w:val="00050508"/>
    <w:rsid w:val="00051C25"/>
    <w:rsid w:val="00052950"/>
    <w:rsid w:val="0006099A"/>
    <w:rsid w:val="00064BEA"/>
    <w:rsid w:val="000717E4"/>
    <w:rsid w:val="00072E66"/>
    <w:rsid w:val="00073547"/>
    <w:rsid w:val="00075B4D"/>
    <w:rsid w:val="00076D1E"/>
    <w:rsid w:val="00082800"/>
    <w:rsid w:val="0008286D"/>
    <w:rsid w:val="00083405"/>
    <w:rsid w:val="000879F2"/>
    <w:rsid w:val="000904D0"/>
    <w:rsid w:val="00095E36"/>
    <w:rsid w:val="000971EF"/>
    <w:rsid w:val="00097A83"/>
    <w:rsid w:val="000A0919"/>
    <w:rsid w:val="000A3D21"/>
    <w:rsid w:val="000A5D1C"/>
    <w:rsid w:val="000B0C72"/>
    <w:rsid w:val="000B2511"/>
    <w:rsid w:val="000B2572"/>
    <w:rsid w:val="000B72D3"/>
    <w:rsid w:val="000C0847"/>
    <w:rsid w:val="000C4267"/>
    <w:rsid w:val="000D0398"/>
    <w:rsid w:val="000D4CCE"/>
    <w:rsid w:val="000D76D7"/>
    <w:rsid w:val="000E02FA"/>
    <w:rsid w:val="000E0711"/>
    <w:rsid w:val="000E4BF3"/>
    <w:rsid w:val="000E4F11"/>
    <w:rsid w:val="000E6A49"/>
    <w:rsid w:val="000F12A9"/>
    <w:rsid w:val="000F3767"/>
    <w:rsid w:val="000F3B4F"/>
    <w:rsid w:val="001039B1"/>
    <w:rsid w:val="001125C5"/>
    <w:rsid w:val="00112AE7"/>
    <w:rsid w:val="00115844"/>
    <w:rsid w:val="00120E34"/>
    <w:rsid w:val="0012113D"/>
    <w:rsid w:val="00122C62"/>
    <w:rsid w:val="00135260"/>
    <w:rsid w:val="00136411"/>
    <w:rsid w:val="00137DA5"/>
    <w:rsid w:val="00141CCF"/>
    <w:rsid w:val="00151D28"/>
    <w:rsid w:val="00152E33"/>
    <w:rsid w:val="00154CCD"/>
    <w:rsid w:val="00155E48"/>
    <w:rsid w:val="00156DFF"/>
    <w:rsid w:val="001630EA"/>
    <w:rsid w:val="00163319"/>
    <w:rsid w:val="001652FE"/>
    <w:rsid w:val="001730E1"/>
    <w:rsid w:val="00173A3B"/>
    <w:rsid w:val="00173DD3"/>
    <w:rsid w:val="00193ADC"/>
    <w:rsid w:val="001A1125"/>
    <w:rsid w:val="001A2B54"/>
    <w:rsid w:val="001A30EA"/>
    <w:rsid w:val="001A79E3"/>
    <w:rsid w:val="001B052B"/>
    <w:rsid w:val="001B273C"/>
    <w:rsid w:val="001B3439"/>
    <w:rsid w:val="001B3AA1"/>
    <w:rsid w:val="001B6071"/>
    <w:rsid w:val="001B6FEA"/>
    <w:rsid w:val="001C3133"/>
    <w:rsid w:val="001C32BB"/>
    <w:rsid w:val="001C6CCA"/>
    <w:rsid w:val="001C7C28"/>
    <w:rsid w:val="001C7E70"/>
    <w:rsid w:val="001D1522"/>
    <w:rsid w:val="001D28DC"/>
    <w:rsid w:val="001D2DE4"/>
    <w:rsid w:val="001D7153"/>
    <w:rsid w:val="001E7F75"/>
    <w:rsid w:val="001F3731"/>
    <w:rsid w:val="001F37C8"/>
    <w:rsid w:val="00200463"/>
    <w:rsid w:val="00201191"/>
    <w:rsid w:val="0020159F"/>
    <w:rsid w:val="00211703"/>
    <w:rsid w:val="00211EE9"/>
    <w:rsid w:val="00215BB3"/>
    <w:rsid w:val="00217000"/>
    <w:rsid w:val="002211F6"/>
    <w:rsid w:val="002219F1"/>
    <w:rsid w:val="00221B84"/>
    <w:rsid w:val="00222CE0"/>
    <w:rsid w:val="00224F10"/>
    <w:rsid w:val="0022617A"/>
    <w:rsid w:val="002277C6"/>
    <w:rsid w:val="00231B5C"/>
    <w:rsid w:val="00232469"/>
    <w:rsid w:val="002410E5"/>
    <w:rsid w:val="00246385"/>
    <w:rsid w:val="00250837"/>
    <w:rsid w:val="002553CF"/>
    <w:rsid w:val="00260D58"/>
    <w:rsid w:val="00263E2A"/>
    <w:rsid w:val="00275C86"/>
    <w:rsid w:val="00283944"/>
    <w:rsid w:val="00283B03"/>
    <w:rsid w:val="00292FDF"/>
    <w:rsid w:val="00296252"/>
    <w:rsid w:val="002A0D31"/>
    <w:rsid w:val="002A1AB0"/>
    <w:rsid w:val="002C2B43"/>
    <w:rsid w:val="002C2D06"/>
    <w:rsid w:val="002C53FF"/>
    <w:rsid w:val="002C63E2"/>
    <w:rsid w:val="002C6632"/>
    <w:rsid w:val="002C7EFA"/>
    <w:rsid w:val="002D2345"/>
    <w:rsid w:val="002D437C"/>
    <w:rsid w:val="002E234F"/>
    <w:rsid w:val="002E7D16"/>
    <w:rsid w:val="002F1FB6"/>
    <w:rsid w:val="002F52EF"/>
    <w:rsid w:val="00306E3A"/>
    <w:rsid w:val="00310817"/>
    <w:rsid w:val="0031541A"/>
    <w:rsid w:val="00325066"/>
    <w:rsid w:val="003275A4"/>
    <w:rsid w:val="00334DA4"/>
    <w:rsid w:val="00340C55"/>
    <w:rsid w:val="00357878"/>
    <w:rsid w:val="00361F0C"/>
    <w:rsid w:val="0036209D"/>
    <w:rsid w:val="00363C9E"/>
    <w:rsid w:val="003662CD"/>
    <w:rsid w:val="00366520"/>
    <w:rsid w:val="0037052F"/>
    <w:rsid w:val="0037222F"/>
    <w:rsid w:val="00372E62"/>
    <w:rsid w:val="003740CF"/>
    <w:rsid w:val="003A07DA"/>
    <w:rsid w:val="003A56E9"/>
    <w:rsid w:val="003A77DE"/>
    <w:rsid w:val="003B0A82"/>
    <w:rsid w:val="003B14B0"/>
    <w:rsid w:val="003B2296"/>
    <w:rsid w:val="003B324F"/>
    <w:rsid w:val="003B68AF"/>
    <w:rsid w:val="003C29BE"/>
    <w:rsid w:val="003C2A36"/>
    <w:rsid w:val="003C5489"/>
    <w:rsid w:val="003C6BCB"/>
    <w:rsid w:val="003C787E"/>
    <w:rsid w:val="003C7F32"/>
    <w:rsid w:val="003D1F1B"/>
    <w:rsid w:val="003D2F16"/>
    <w:rsid w:val="003D4B2F"/>
    <w:rsid w:val="003D4E01"/>
    <w:rsid w:val="003E1B65"/>
    <w:rsid w:val="003E79D7"/>
    <w:rsid w:val="003F50E5"/>
    <w:rsid w:val="003F6A0A"/>
    <w:rsid w:val="00402518"/>
    <w:rsid w:val="004026BA"/>
    <w:rsid w:val="00402FC7"/>
    <w:rsid w:val="00410D59"/>
    <w:rsid w:val="00411245"/>
    <w:rsid w:val="00416B5F"/>
    <w:rsid w:val="00422A70"/>
    <w:rsid w:val="004230CD"/>
    <w:rsid w:val="004239ED"/>
    <w:rsid w:val="00425DFE"/>
    <w:rsid w:val="004266B6"/>
    <w:rsid w:val="00431008"/>
    <w:rsid w:val="004312C8"/>
    <w:rsid w:val="00434AE8"/>
    <w:rsid w:val="00440F87"/>
    <w:rsid w:val="0045103E"/>
    <w:rsid w:val="00452786"/>
    <w:rsid w:val="00455681"/>
    <w:rsid w:val="004557E7"/>
    <w:rsid w:val="004565C0"/>
    <w:rsid w:val="004578BA"/>
    <w:rsid w:val="00466347"/>
    <w:rsid w:val="00473C40"/>
    <w:rsid w:val="00481926"/>
    <w:rsid w:val="00483C45"/>
    <w:rsid w:val="004879E6"/>
    <w:rsid w:val="004925E5"/>
    <w:rsid w:val="00494BDF"/>
    <w:rsid w:val="00496B05"/>
    <w:rsid w:val="004A6DB4"/>
    <w:rsid w:val="004B1417"/>
    <w:rsid w:val="004B1FB0"/>
    <w:rsid w:val="004B2C11"/>
    <w:rsid w:val="004C10AE"/>
    <w:rsid w:val="004C26EC"/>
    <w:rsid w:val="004C3471"/>
    <w:rsid w:val="004E13B2"/>
    <w:rsid w:val="004E2D0B"/>
    <w:rsid w:val="004E38CE"/>
    <w:rsid w:val="004E5F9E"/>
    <w:rsid w:val="004F1811"/>
    <w:rsid w:val="004F2356"/>
    <w:rsid w:val="004F2D05"/>
    <w:rsid w:val="004F58B5"/>
    <w:rsid w:val="004F657B"/>
    <w:rsid w:val="00500427"/>
    <w:rsid w:val="00501626"/>
    <w:rsid w:val="005022BF"/>
    <w:rsid w:val="00503D96"/>
    <w:rsid w:val="00504595"/>
    <w:rsid w:val="00506ACC"/>
    <w:rsid w:val="00507199"/>
    <w:rsid w:val="005073B2"/>
    <w:rsid w:val="00515FF7"/>
    <w:rsid w:val="00526A18"/>
    <w:rsid w:val="00526B32"/>
    <w:rsid w:val="005270EF"/>
    <w:rsid w:val="00534215"/>
    <w:rsid w:val="005352B1"/>
    <w:rsid w:val="00540EFB"/>
    <w:rsid w:val="00541506"/>
    <w:rsid w:val="005437B6"/>
    <w:rsid w:val="00544F2A"/>
    <w:rsid w:val="005536E8"/>
    <w:rsid w:val="005552DD"/>
    <w:rsid w:val="0056507F"/>
    <w:rsid w:val="00567C44"/>
    <w:rsid w:val="0057077B"/>
    <w:rsid w:val="00572E77"/>
    <w:rsid w:val="005738F7"/>
    <w:rsid w:val="005776A6"/>
    <w:rsid w:val="00582759"/>
    <w:rsid w:val="00585773"/>
    <w:rsid w:val="00586944"/>
    <w:rsid w:val="005919AB"/>
    <w:rsid w:val="00591FBE"/>
    <w:rsid w:val="0059217C"/>
    <w:rsid w:val="00592DD1"/>
    <w:rsid w:val="0059347E"/>
    <w:rsid w:val="00595FA6"/>
    <w:rsid w:val="005A0E97"/>
    <w:rsid w:val="005A5475"/>
    <w:rsid w:val="005A70BF"/>
    <w:rsid w:val="005B1A2E"/>
    <w:rsid w:val="005B3B49"/>
    <w:rsid w:val="005B4002"/>
    <w:rsid w:val="005B40E9"/>
    <w:rsid w:val="005B51A5"/>
    <w:rsid w:val="005B757D"/>
    <w:rsid w:val="005C153E"/>
    <w:rsid w:val="005C2555"/>
    <w:rsid w:val="005C2E7F"/>
    <w:rsid w:val="005C2F39"/>
    <w:rsid w:val="005C3ADA"/>
    <w:rsid w:val="005C6859"/>
    <w:rsid w:val="005D07C7"/>
    <w:rsid w:val="005D3F89"/>
    <w:rsid w:val="005D57D2"/>
    <w:rsid w:val="005E2AEF"/>
    <w:rsid w:val="005F4FE3"/>
    <w:rsid w:val="005F7C7C"/>
    <w:rsid w:val="006004FB"/>
    <w:rsid w:val="00604FA7"/>
    <w:rsid w:val="00611D64"/>
    <w:rsid w:val="00614885"/>
    <w:rsid w:val="0062065D"/>
    <w:rsid w:val="00625F20"/>
    <w:rsid w:val="00626C72"/>
    <w:rsid w:val="006334C4"/>
    <w:rsid w:val="00633A15"/>
    <w:rsid w:val="006370FD"/>
    <w:rsid w:val="0064266A"/>
    <w:rsid w:val="0064452D"/>
    <w:rsid w:val="006475BC"/>
    <w:rsid w:val="00650344"/>
    <w:rsid w:val="00652876"/>
    <w:rsid w:val="006556DE"/>
    <w:rsid w:val="00666878"/>
    <w:rsid w:val="00671E38"/>
    <w:rsid w:val="006726CA"/>
    <w:rsid w:val="006727CA"/>
    <w:rsid w:val="00676E40"/>
    <w:rsid w:val="00680618"/>
    <w:rsid w:val="00682E53"/>
    <w:rsid w:val="006853C6"/>
    <w:rsid w:val="00692A1D"/>
    <w:rsid w:val="00692E9B"/>
    <w:rsid w:val="00693513"/>
    <w:rsid w:val="00696CBD"/>
    <w:rsid w:val="006A6D13"/>
    <w:rsid w:val="006B1EC1"/>
    <w:rsid w:val="006B287A"/>
    <w:rsid w:val="006B6292"/>
    <w:rsid w:val="006C35B5"/>
    <w:rsid w:val="006C372D"/>
    <w:rsid w:val="006C4B79"/>
    <w:rsid w:val="006C7507"/>
    <w:rsid w:val="006E2887"/>
    <w:rsid w:val="006E54F9"/>
    <w:rsid w:val="006E6604"/>
    <w:rsid w:val="006F4A01"/>
    <w:rsid w:val="006F73F7"/>
    <w:rsid w:val="00700BDD"/>
    <w:rsid w:val="00703E2A"/>
    <w:rsid w:val="00704BE4"/>
    <w:rsid w:val="00704C10"/>
    <w:rsid w:val="007052A1"/>
    <w:rsid w:val="007055B6"/>
    <w:rsid w:val="00707AA9"/>
    <w:rsid w:val="00710AAF"/>
    <w:rsid w:val="00710B4D"/>
    <w:rsid w:val="0071404F"/>
    <w:rsid w:val="007143BF"/>
    <w:rsid w:val="00714B25"/>
    <w:rsid w:val="00715D35"/>
    <w:rsid w:val="00716233"/>
    <w:rsid w:val="0072075E"/>
    <w:rsid w:val="00722EB6"/>
    <w:rsid w:val="00726D72"/>
    <w:rsid w:val="00727D8B"/>
    <w:rsid w:val="00735198"/>
    <w:rsid w:val="00735839"/>
    <w:rsid w:val="00736D20"/>
    <w:rsid w:val="007374FC"/>
    <w:rsid w:val="0074099B"/>
    <w:rsid w:val="00741E48"/>
    <w:rsid w:val="00743EF5"/>
    <w:rsid w:val="00744311"/>
    <w:rsid w:val="00752056"/>
    <w:rsid w:val="007525A0"/>
    <w:rsid w:val="0075623E"/>
    <w:rsid w:val="007635C1"/>
    <w:rsid w:val="00763799"/>
    <w:rsid w:val="007637C7"/>
    <w:rsid w:val="00771CF1"/>
    <w:rsid w:val="007744F8"/>
    <w:rsid w:val="00775307"/>
    <w:rsid w:val="00777505"/>
    <w:rsid w:val="00780DAF"/>
    <w:rsid w:val="007906F3"/>
    <w:rsid w:val="007945A5"/>
    <w:rsid w:val="00795A64"/>
    <w:rsid w:val="00796078"/>
    <w:rsid w:val="007A1454"/>
    <w:rsid w:val="007A49D4"/>
    <w:rsid w:val="007A4D9E"/>
    <w:rsid w:val="007A4F13"/>
    <w:rsid w:val="007B0CFA"/>
    <w:rsid w:val="007B1D80"/>
    <w:rsid w:val="007B5547"/>
    <w:rsid w:val="007C09DA"/>
    <w:rsid w:val="007C1629"/>
    <w:rsid w:val="007C1878"/>
    <w:rsid w:val="007C4EDA"/>
    <w:rsid w:val="007C5070"/>
    <w:rsid w:val="007C7BE5"/>
    <w:rsid w:val="007C7BF1"/>
    <w:rsid w:val="007D0DFC"/>
    <w:rsid w:val="007D1114"/>
    <w:rsid w:val="007D6874"/>
    <w:rsid w:val="007D7181"/>
    <w:rsid w:val="007D759D"/>
    <w:rsid w:val="007E2748"/>
    <w:rsid w:val="007E5C8F"/>
    <w:rsid w:val="007F0B39"/>
    <w:rsid w:val="007F119C"/>
    <w:rsid w:val="007F2F0A"/>
    <w:rsid w:val="007F6E2E"/>
    <w:rsid w:val="00800E77"/>
    <w:rsid w:val="00804094"/>
    <w:rsid w:val="00810A4E"/>
    <w:rsid w:val="008116E7"/>
    <w:rsid w:val="00811A24"/>
    <w:rsid w:val="00816ED1"/>
    <w:rsid w:val="00817109"/>
    <w:rsid w:val="00821C02"/>
    <w:rsid w:val="00831A16"/>
    <w:rsid w:val="008421A5"/>
    <w:rsid w:val="008459D6"/>
    <w:rsid w:val="00851C8B"/>
    <w:rsid w:val="00852EF4"/>
    <w:rsid w:val="00860641"/>
    <w:rsid w:val="00862713"/>
    <w:rsid w:val="00863A12"/>
    <w:rsid w:val="0086452B"/>
    <w:rsid w:val="00873D8F"/>
    <w:rsid w:val="00877715"/>
    <w:rsid w:val="0088347C"/>
    <w:rsid w:val="0088362A"/>
    <w:rsid w:val="00883740"/>
    <w:rsid w:val="0088533E"/>
    <w:rsid w:val="008906CE"/>
    <w:rsid w:val="00890EF2"/>
    <w:rsid w:val="008925FC"/>
    <w:rsid w:val="00892C8B"/>
    <w:rsid w:val="008A6755"/>
    <w:rsid w:val="008A7C0B"/>
    <w:rsid w:val="008B08EE"/>
    <w:rsid w:val="008B0A4D"/>
    <w:rsid w:val="008B0F9C"/>
    <w:rsid w:val="008B40F4"/>
    <w:rsid w:val="008B63D3"/>
    <w:rsid w:val="008C060D"/>
    <w:rsid w:val="008C221E"/>
    <w:rsid w:val="008D1811"/>
    <w:rsid w:val="008D1C0D"/>
    <w:rsid w:val="008E2C14"/>
    <w:rsid w:val="008E3C0B"/>
    <w:rsid w:val="008E5430"/>
    <w:rsid w:val="008F05FD"/>
    <w:rsid w:val="008F09FE"/>
    <w:rsid w:val="008F1825"/>
    <w:rsid w:val="008F1B1F"/>
    <w:rsid w:val="008F763E"/>
    <w:rsid w:val="009033D4"/>
    <w:rsid w:val="00905638"/>
    <w:rsid w:val="00910266"/>
    <w:rsid w:val="009123D1"/>
    <w:rsid w:val="00922CB0"/>
    <w:rsid w:val="009257F9"/>
    <w:rsid w:val="00926F13"/>
    <w:rsid w:val="00927C5D"/>
    <w:rsid w:val="009309FC"/>
    <w:rsid w:val="00934240"/>
    <w:rsid w:val="009355DC"/>
    <w:rsid w:val="009375B2"/>
    <w:rsid w:val="00940687"/>
    <w:rsid w:val="00946165"/>
    <w:rsid w:val="00951A19"/>
    <w:rsid w:val="00955BDE"/>
    <w:rsid w:val="00956AB9"/>
    <w:rsid w:val="0096222E"/>
    <w:rsid w:val="009644F7"/>
    <w:rsid w:val="00967E10"/>
    <w:rsid w:val="00971127"/>
    <w:rsid w:val="00971BBA"/>
    <w:rsid w:val="009740AA"/>
    <w:rsid w:val="00983E32"/>
    <w:rsid w:val="009A1552"/>
    <w:rsid w:val="009A1F52"/>
    <w:rsid w:val="009A6B6A"/>
    <w:rsid w:val="009B490E"/>
    <w:rsid w:val="009B506B"/>
    <w:rsid w:val="009B6465"/>
    <w:rsid w:val="009C0366"/>
    <w:rsid w:val="009C3A21"/>
    <w:rsid w:val="009C7CC6"/>
    <w:rsid w:val="009C7D1D"/>
    <w:rsid w:val="009D0820"/>
    <w:rsid w:val="009D25A0"/>
    <w:rsid w:val="009D3C82"/>
    <w:rsid w:val="009D4CE1"/>
    <w:rsid w:val="009D525F"/>
    <w:rsid w:val="009E2B23"/>
    <w:rsid w:val="009E30BF"/>
    <w:rsid w:val="009E4887"/>
    <w:rsid w:val="009E680C"/>
    <w:rsid w:val="009E7D44"/>
    <w:rsid w:val="009F0938"/>
    <w:rsid w:val="009F23FE"/>
    <w:rsid w:val="009F4985"/>
    <w:rsid w:val="009F4D68"/>
    <w:rsid w:val="009F6264"/>
    <w:rsid w:val="00A03AAE"/>
    <w:rsid w:val="00A061F5"/>
    <w:rsid w:val="00A06FB5"/>
    <w:rsid w:val="00A11D82"/>
    <w:rsid w:val="00A204F8"/>
    <w:rsid w:val="00A20A2D"/>
    <w:rsid w:val="00A20BA3"/>
    <w:rsid w:val="00A20BAC"/>
    <w:rsid w:val="00A22291"/>
    <w:rsid w:val="00A23566"/>
    <w:rsid w:val="00A279F3"/>
    <w:rsid w:val="00A32C17"/>
    <w:rsid w:val="00A33EAB"/>
    <w:rsid w:val="00A37B7E"/>
    <w:rsid w:val="00A40F33"/>
    <w:rsid w:val="00A45B24"/>
    <w:rsid w:val="00A52CBD"/>
    <w:rsid w:val="00A530ED"/>
    <w:rsid w:val="00A550BD"/>
    <w:rsid w:val="00A55857"/>
    <w:rsid w:val="00A5673F"/>
    <w:rsid w:val="00A61BD4"/>
    <w:rsid w:val="00A7004E"/>
    <w:rsid w:val="00A769DD"/>
    <w:rsid w:val="00A77627"/>
    <w:rsid w:val="00A849D4"/>
    <w:rsid w:val="00A87A75"/>
    <w:rsid w:val="00A87C76"/>
    <w:rsid w:val="00A903DA"/>
    <w:rsid w:val="00A9170F"/>
    <w:rsid w:val="00A95AD6"/>
    <w:rsid w:val="00AA1484"/>
    <w:rsid w:val="00AA36DF"/>
    <w:rsid w:val="00AA4297"/>
    <w:rsid w:val="00AB2C76"/>
    <w:rsid w:val="00AB3DB7"/>
    <w:rsid w:val="00AB5768"/>
    <w:rsid w:val="00AB7F05"/>
    <w:rsid w:val="00AC29B9"/>
    <w:rsid w:val="00AC3007"/>
    <w:rsid w:val="00AC51F6"/>
    <w:rsid w:val="00AC59E2"/>
    <w:rsid w:val="00AC6B2F"/>
    <w:rsid w:val="00AD1AB4"/>
    <w:rsid w:val="00AD2F46"/>
    <w:rsid w:val="00AD4538"/>
    <w:rsid w:val="00AE6B94"/>
    <w:rsid w:val="00AF0135"/>
    <w:rsid w:val="00AF0B3B"/>
    <w:rsid w:val="00AF4B1E"/>
    <w:rsid w:val="00AF4B65"/>
    <w:rsid w:val="00AF7581"/>
    <w:rsid w:val="00B00308"/>
    <w:rsid w:val="00B0179D"/>
    <w:rsid w:val="00B01ADF"/>
    <w:rsid w:val="00B029F8"/>
    <w:rsid w:val="00B07A38"/>
    <w:rsid w:val="00B07EF2"/>
    <w:rsid w:val="00B13917"/>
    <w:rsid w:val="00B13C27"/>
    <w:rsid w:val="00B145DC"/>
    <w:rsid w:val="00B16E9A"/>
    <w:rsid w:val="00B21E3E"/>
    <w:rsid w:val="00B23925"/>
    <w:rsid w:val="00B3194B"/>
    <w:rsid w:val="00B31DC8"/>
    <w:rsid w:val="00B336A7"/>
    <w:rsid w:val="00B3572F"/>
    <w:rsid w:val="00B35EA6"/>
    <w:rsid w:val="00B40E8D"/>
    <w:rsid w:val="00B42C33"/>
    <w:rsid w:val="00B4342B"/>
    <w:rsid w:val="00B43747"/>
    <w:rsid w:val="00B453B3"/>
    <w:rsid w:val="00B51170"/>
    <w:rsid w:val="00B51422"/>
    <w:rsid w:val="00B52C10"/>
    <w:rsid w:val="00B638D1"/>
    <w:rsid w:val="00B63EEE"/>
    <w:rsid w:val="00B672FB"/>
    <w:rsid w:val="00B7193B"/>
    <w:rsid w:val="00B7320A"/>
    <w:rsid w:val="00B7534D"/>
    <w:rsid w:val="00B765B9"/>
    <w:rsid w:val="00B82993"/>
    <w:rsid w:val="00B8424F"/>
    <w:rsid w:val="00B91949"/>
    <w:rsid w:val="00B91B62"/>
    <w:rsid w:val="00B966D5"/>
    <w:rsid w:val="00BA10D9"/>
    <w:rsid w:val="00BA1882"/>
    <w:rsid w:val="00BA1C39"/>
    <w:rsid w:val="00BA2D27"/>
    <w:rsid w:val="00BA6B0A"/>
    <w:rsid w:val="00BB1763"/>
    <w:rsid w:val="00BB26C8"/>
    <w:rsid w:val="00BB43E2"/>
    <w:rsid w:val="00BC2DF3"/>
    <w:rsid w:val="00BC4C7B"/>
    <w:rsid w:val="00BD1444"/>
    <w:rsid w:val="00BD2FB9"/>
    <w:rsid w:val="00BD4024"/>
    <w:rsid w:val="00BD78AE"/>
    <w:rsid w:val="00BE4E9A"/>
    <w:rsid w:val="00BE75C6"/>
    <w:rsid w:val="00C03989"/>
    <w:rsid w:val="00C12C9B"/>
    <w:rsid w:val="00C13518"/>
    <w:rsid w:val="00C13CFF"/>
    <w:rsid w:val="00C140B1"/>
    <w:rsid w:val="00C16662"/>
    <w:rsid w:val="00C200B5"/>
    <w:rsid w:val="00C239CB"/>
    <w:rsid w:val="00C25AD2"/>
    <w:rsid w:val="00C31264"/>
    <w:rsid w:val="00C36153"/>
    <w:rsid w:val="00C366FD"/>
    <w:rsid w:val="00C379E1"/>
    <w:rsid w:val="00C40ED2"/>
    <w:rsid w:val="00C42689"/>
    <w:rsid w:val="00C4321D"/>
    <w:rsid w:val="00C54888"/>
    <w:rsid w:val="00C744D0"/>
    <w:rsid w:val="00C77521"/>
    <w:rsid w:val="00C77C6E"/>
    <w:rsid w:val="00C83951"/>
    <w:rsid w:val="00C867E4"/>
    <w:rsid w:val="00C909FC"/>
    <w:rsid w:val="00C90EB2"/>
    <w:rsid w:val="00C9145B"/>
    <w:rsid w:val="00C94ECE"/>
    <w:rsid w:val="00C9651F"/>
    <w:rsid w:val="00CA1F5B"/>
    <w:rsid w:val="00CA44EA"/>
    <w:rsid w:val="00CA7CF6"/>
    <w:rsid w:val="00CB4920"/>
    <w:rsid w:val="00CB4EAD"/>
    <w:rsid w:val="00CC031F"/>
    <w:rsid w:val="00CD1B70"/>
    <w:rsid w:val="00CD22B3"/>
    <w:rsid w:val="00CD3C80"/>
    <w:rsid w:val="00CD57F5"/>
    <w:rsid w:val="00CD61AD"/>
    <w:rsid w:val="00CE40A1"/>
    <w:rsid w:val="00D045A5"/>
    <w:rsid w:val="00D10080"/>
    <w:rsid w:val="00D15143"/>
    <w:rsid w:val="00D151F0"/>
    <w:rsid w:val="00D20AFD"/>
    <w:rsid w:val="00D27C01"/>
    <w:rsid w:val="00D3085B"/>
    <w:rsid w:val="00D31383"/>
    <w:rsid w:val="00D40CD7"/>
    <w:rsid w:val="00D43D03"/>
    <w:rsid w:val="00D44290"/>
    <w:rsid w:val="00D51ADF"/>
    <w:rsid w:val="00D53EC4"/>
    <w:rsid w:val="00D540F1"/>
    <w:rsid w:val="00D54168"/>
    <w:rsid w:val="00D552B5"/>
    <w:rsid w:val="00D564E4"/>
    <w:rsid w:val="00D603D1"/>
    <w:rsid w:val="00D61C6F"/>
    <w:rsid w:val="00D674B5"/>
    <w:rsid w:val="00D67FBC"/>
    <w:rsid w:val="00D724EC"/>
    <w:rsid w:val="00D73ACC"/>
    <w:rsid w:val="00D741E2"/>
    <w:rsid w:val="00D91CE1"/>
    <w:rsid w:val="00DB340D"/>
    <w:rsid w:val="00DB3A0E"/>
    <w:rsid w:val="00DC1398"/>
    <w:rsid w:val="00DC5E77"/>
    <w:rsid w:val="00DD1CF2"/>
    <w:rsid w:val="00DD1D89"/>
    <w:rsid w:val="00DD2C6C"/>
    <w:rsid w:val="00DD52F8"/>
    <w:rsid w:val="00DE1B69"/>
    <w:rsid w:val="00DE25C2"/>
    <w:rsid w:val="00DE3C61"/>
    <w:rsid w:val="00DF0881"/>
    <w:rsid w:val="00DF5573"/>
    <w:rsid w:val="00DF67EF"/>
    <w:rsid w:val="00E013C0"/>
    <w:rsid w:val="00E06C0B"/>
    <w:rsid w:val="00E10CEC"/>
    <w:rsid w:val="00E3083B"/>
    <w:rsid w:val="00E46D0E"/>
    <w:rsid w:val="00E5320A"/>
    <w:rsid w:val="00E54C3D"/>
    <w:rsid w:val="00E555A0"/>
    <w:rsid w:val="00E57114"/>
    <w:rsid w:val="00E6198C"/>
    <w:rsid w:val="00E64A82"/>
    <w:rsid w:val="00E72DF2"/>
    <w:rsid w:val="00E73276"/>
    <w:rsid w:val="00E73C63"/>
    <w:rsid w:val="00E7534C"/>
    <w:rsid w:val="00E914AA"/>
    <w:rsid w:val="00E9177F"/>
    <w:rsid w:val="00E94E79"/>
    <w:rsid w:val="00EA20C4"/>
    <w:rsid w:val="00EB11ED"/>
    <w:rsid w:val="00EB19E7"/>
    <w:rsid w:val="00EB3622"/>
    <w:rsid w:val="00EB4240"/>
    <w:rsid w:val="00EC0A6C"/>
    <w:rsid w:val="00EC1B12"/>
    <w:rsid w:val="00EC597A"/>
    <w:rsid w:val="00EC7A82"/>
    <w:rsid w:val="00ED266F"/>
    <w:rsid w:val="00ED3F3D"/>
    <w:rsid w:val="00ED62D6"/>
    <w:rsid w:val="00ED6BEE"/>
    <w:rsid w:val="00EE304F"/>
    <w:rsid w:val="00EE4DB0"/>
    <w:rsid w:val="00EF07D1"/>
    <w:rsid w:val="00EF0C79"/>
    <w:rsid w:val="00EF6A33"/>
    <w:rsid w:val="00EF71E3"/>
    <w:rsid w:val="00F02D55"/>
    <w:rsid w:val="00F049AE"/>
    <w:rsid w:val="00F10579"/>
    <w:rsid w:val="00F10EA5"/>
    <w:rsid w:val="00F273D5"/>
    <w:rsid w:val="00F37FB3"/>
    <w:rsid w:val="00F42BD9"/>
    <w:rsid w:val="00F42D10"/>
    <w:rsid w:val="00F43144"/>
    <w:rsid w:val="00F46524"/>
    <w:rsid w:val="00F4736A"/>
    <w:rsid w:val="00F528B4"/>
    <w:rsid w:val="00F53220"/>
    <w:rsid w:val="00F5353A"/>
    <w:rsid w:val="00F60050"/>
    <w:rsid w:val="00F60AF8"/>
    <w:rsid w:val="00F628C5"/>
    <w:rsid w:val="00F63BD7"/>
    <w:rsid w:val="00F6504F"/>
    <w:rsid w:val="00F72E6B"/>
    <w:rsid w:val="00F730BE"/>
    <w:rsid w:val="00F85B28"/>
    <w:rsid w:val="00F91D05"/>
    <w:rsid w:val="00FA13A6"/>
    <w:rsid w:val="00FA4A85"/>
    <w:rsid w:val="00FA50D8"/>
    <w:rsid w:val="00FA6652"/>
    <w:rsid w:val="00FB115B"/>
    <w:rsid w:val="00FB4B2C"/>
    <w:rsid w:val="00FC5F00"/>
    <w:rsid w:val="00FD2873"/>
    <w:rsid w:val="00FD5417"/>
    <w:rsid w:val="00FD5CD1"/>
    <w:rsid w:val="00FE1138"/>
    <w:rsid w:val="00FE4793"/>
    <w:rsid w:val="00FE5017"/>
    <w:rsid w:val="00FE6B7C"/>
    <w:rsid w:val="00FE6F67"/>
    <w:rsid w:val="00FF117D"/>
    <w:rsid w:val="00FF3DC1"/>
    <w:rsid w:val="00FF438C"/>
    <w:rsid w:val="00FF5122"/>
    <w:rsid w:val="00FF6F89"/>
    <w:rsid w:val="088A1EBB"/>
    <w:rsid w:val="0FDFCB93"/>
    <w:rsid w:val="11877304"/>
    <w:rsid w:val="19EA6524"/>
    <w:rsid w:val="1DEFE0C0"/>
    <w:rsid w:val="217198FD"/>
    <w:rsid w:val="23776D6A"/>
    <w:rsid w:val="2F6213E8"/>
    <w:rsid w:val="3BA16049"/>
    <w:rsid w:val="3EE8C117"/>
    <w:rsid w:val="4C5723C6"/>
    <w:rsid w:val="54F14A5F"/>
    <w:rsid w:val="5F88CDF2"/>
    <w:rsid w:val="68BFEF13"/>
    <w:rsid w:val="6B25B46D"/>
    <w:rsid w:val="7BEDBB2B"/>
    <w:rsid w:val="7BFBA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A82F3"/>
  <w15:chartTrackingRefBased/>
  <w15:docId w15:val="{3CAFDF8D-BBEB-492F-ABA2-5EB5A12D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7C8"/>
    <w:pPr>
      <w:spacing w:after="0" w:line="240" w:lineRule="auto"/>
      <w:jc w:val="both"/>
    </w:pPr>
    <w:rPr>
      <w:rFonts w:ascii="Times New Roman" w:eastAsia="MS Mincho" w:hAnsi="Times New Roman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34DA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34DA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34DA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429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34D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34DA4"/>
    <w:rPr>
      <w:rFonts w:ascii="Times New Roman" w:eastAsia="MS Mincho" w:hAnsi="Times New Roman"/>
      <w:szCs w:val="24"/>
      <w:lang w:val="en-GB" w:eastAsia="zh-CN"/>
    </w:rPr>
  </w:style>
  <w:style w:type="paragraph" w:styleId="Footer">
    <w:name w:val="footer"/>
    <w:basedOn w:val="Normal"/>
    <w:link w:val="FooterChar"/>
    <w:rsid w:val="00334D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34DA4"/>
    <w:rPr>
      <w:rFonts w:ascii="Times New Roman" w:eastAsia="MS Mincho" w:hAnsi="Times New Roman"/>
      <w:szCs w:val="24"/>
      <w:lang w:val="en-GB" w:eastAsia="zh-CN"/>
    </w:rPr>
  </w:style>
  <w:style w:type="character" w:customStyle="1" w:styleId="Heading1Char">
    <w:name w:val="Heading 1 Char"/>
    <w:basedOn w:val="DefaultParagraphFont"/>
    <w:link w:val="Heading1"/>
    <w:rsid w:val="00334DA4"/>
    <w:rPr>
      <w:rFonts w:ascii="Times New Roman" w:eastAsia="MS Mincho" w:hAnsi="Times New Roman"/>
      <w:b/>
      <w:bCs/>
      <w:szCs w:val="24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334DA4"/>
    <w:rPr>
      <w:rFonts w:ascii="Calibri" w:eastAsia="MS Mincho" w:hAnsi="Calibri"/>
      <w:b/>
      <w:bCs/>
      <w:i/>
      <w:iCs/>
      <w:sz w:val="28"/>
      <w:szCs w:val="28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334DA4"/>
    <w:rPr>
      <w:rFonts w:ascii="Calibri" w:eastAsia="MS Mincho" w:hAnsi="Calibri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34DA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34DA4"/>
    <w:rPr>
      <w:rFonts w:ascii="Times New Roman" w:eastAsia="MS Mincho" w:hAnsi="Times New Roman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34DA4"/>
    <w:rPr>
      <w:vertAlign w:val="superscript"/>
    </w:rPr>
  </w:style>
  <w:style w:type="paragraph" w:customStyle="1" w:styleId="Style">
    <w:name w:val="Style"/>
    <w:basedOn w:val="Footer"/>
    <w:autoRedefine/>
    <w:qFormat/>
    <w:rsid w:val="00334DA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334DA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334DA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34DA4"/>
    <w:pPr>
      <w:spacing w:after="240"/>
    </w:pPr>
    <w:rPr>
      <w:sz w:val="24"/>
    </w:rPr>
  </w:style>
  <w:style w:type="table" w:styleId="TableGrid">
    <w:name w:val="Table Grid"/>
    <w:basedOn w:val="TableNormal"/>
    <w:rsid w:val="00334DA4"/>
    <w:pPr>
      <w:spacing w:after="200" w:line="276" w:lineRule="auto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34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34DA4"/>
    <w:rPr>
      <w:rFonts w:ascii="Tahoma" w:eastAsia="MS Mincho" w:hAnsi="Tahoma" w:cs="Tahoma"/>
      <w:sz w:val="16"/>
      <w:szCs w:val="16"/>
      <w:lang w:val="en-GB" w:eastAsia="zh-CN"/>
    </w:rPr>
  </w:style>
  <w:style w:type="paragraph" w:customStyle="1" w:styleId="IPPBullet2">
    <w:name w:val="IPP Bullet2"/>
    <w:basedOn w:val="IPPNormal"/>
    <w:next w:val="IPPBullet1"/>
    <w:qFormat/>
    <w:rsid w:val="00334DA4"/>
    <w:pPr>
      <w:numPr>
        <w:numId w:val="6"/>
      </w:numPr>
      <w:tabs>
        <w:tab w:val="left" w:pos="1134"/>
      </w:tabs>
      <w:spacing w:after="60"/>
    </w:pPr>
  </w:style>
  <w:style w:type="paragraph" w:customStyle="1" w:styleId="IPPQuote">
    <w:name w:val="IPP Quote"/>
    <w:basedOn w:val="IPPNormal"/>
    <w:qFormat/>
    <w:rsid w:val="00334DA4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334DA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34DA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34DA4"/>
    <w:pPr>
      <w:spacing w:after="180"/>
    </w:pPr>
  </w:style>
  <w:style w:type="paragraph" w:customStyle="1" w:styleId="IPPFootnote">
    <w:name w:val="IPP Footnote"/>
    <w:basedOn w:val="IPPArialFootnote"/>
    <w:qFormat/>
    <w:rsid w:val="00334DA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34DA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34DA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34DA4"/>
    <w:rPr>
      <w:rFonts w:ascii="Times New Roman" w:eastAsia="Times" w:hAnsi="Times New Roman"/>
      <w:b/>
      <w:sz w:val="22"/>
      <w:szCs w:val="21"/>
      <w:lang w:val="en-AU" w:eastAsia="zh-CN"/>
    </w:rPr>
  </w:style>
  <w:style w:type="paragraph" w:customStyle="1" w:styleId="IPPHeadSection">
    <w:name w:val="IPP HeadSection"/>
    <w:basedOn w:val="Normal"/>
    <w:next w:val="Normal"/>
    <w:qFormat/>
    <w:rsid w:val="00334DA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34DA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34DA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34DA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34DA4"/>
    <w:pPr>
      <w:numPr>
        <w:numId w:val="19"/>
      </w:numPr>
      <w:spacing w:after="60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34DA4"/>
    <w:pPr>
      <w:numPr>
        <w:numId w:val="7"/>
      </w:numPr>
    </w:pPr>
  </w:style>
  <w:style w:type="character" w:customStyle="1" w:styleId="IPPNormalstrikethrough">
    <w:name w:val="IPP Normal strikethrough"/>
    <w:rsid w:val="00334DA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34DA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34DA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334DA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334DA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34DA4"/>
    <w:pPr>
      <w:numPr>
        <w:numId w:val="5"/>
      </w:numPr>
    </w:pPr>
  </w:style>
  <w:style w:type="paragraph" w:customStyle="1" w:styleId="IPPNormalCloseSpace">
    <w:name w:val="IPP NormalCloseSpace"/>
    <w:basedOn w:val="Normal"/>
    <w:qFormat/>
    <w:rsid w:val="00334DA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34DA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334DA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334DA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34DA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34DA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34DA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34DA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34DA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34DA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34DA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34DA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34DA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34DA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34DA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34DA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334DA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34DA4"/>
    <w:rPr>
      <w:rFonts w:ascii="Courier" w:eastAsia="Times" w:hAnsi="Courier"/>
      <w:sz w:val="21"/>
      <w:szCs w:val="21"/>
      <w:lang w:val="en-AU" w:eastAsia="zh-CN"/>
    </w:rPr>
  </w:style>
  <w:style w:type="paragraph" w:customStyle="1" w:styleId="IPPLetterList">
    <w:name w:val="IPP LetterList"/>
    <w:basedOn w:val="IPPBullet2"/>
    <w:qFormat/>
    <w:rsid w:val="00334DA4"/>
    <w:pPr>
      <w:numPr>
        <w:numId w:val="2"/>
      </w:numPr>
      <w:jc w:val="left"/>
    </w:pPr>
  </w:style>
  <w:style w:type="paragraph" w:customStyle="1" w:styleId="IPPLetterListIndent">
    <w:name w:val="IPP LetterList Indent"/>
    <w:basedOn w:val="IPPLetterList"/>
    <w:qFormat/>
    <w:rsid w:val="00334DA4"/>
    <w:pPr>
      <w:numPr>
        <w:numId w:val="3"/>
      </w:numPr>
    </w:pPr>
  </w:style>
  <w:style w:type="paragraph" w:customStyle="1" w:styleId="IPPFooterLandscape">
    <w:name w:val="IPP Footer Landscape"/>
    <w:basedOn w:val="IPPHeaderlandscape"/>
    <w:qFormat/>
    <w:rsid w:val="00334DA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34DA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34DA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34DA4"/>
    <w:pPr>
      <w:numPr>
        <w:numId w:val="8"/>
      </w:numPr>
    </w:pPr>
  </w:style>
  <w:style w:type="paragraph" w:customStyle="1" w:styleId="IPPHdg2Num">
    <w:name w:val="IPP Hdg2Num"/>
    <w:basedOn w:val="IPPHeading2"/>
    <w:next w:val="IPPNormal"/>
    <w:qFormat/>
    <w:rsid w:val="00334DA4"/>
    <w:pPr>
      <w:numPr>
        <w:ilvl w:val="1"/>
        <w:numId w:val="9"/>
      </w:numPr>
    </w:pPr>
  </w:style>
  <w:style w:type="paragraph" w:customStyle="1" w:styleId="IPPNumberedList">
    <w:name w:val="IPP NumberedList"/>
    <w:basedOn w:val="IPPBullet1"/>
    <w:qFormat/>
    <w:rsid w:val="00334DA4"/>
    <w:pPr>
      <w:numPr>
        <w:numId w:val="17"/>
      </w:numPr>
    </w:pPr>
  </w:style>
  <w:style w:type="character" w:styleId="Strong">
    <w:name w:val="Strong"/>
    <w:basedOn w:val="DefaultParagraphFont"/>
    <w:uiPriority w:val="22"/>
    <w:qFormat/>
    <w:rsid w:val="00334DA4"/>
    <w:rPr>
      <w:b/>
      <w:bCs/>
    </w:rPr>
  </w:style>
  <w:style w:type="paragraph" w:styleId="ListParagraph">
    <w:name w:val="List Paragraph"/>
    <w:basedOn w:val="Normal"/>
    <w:uiPriority w:val="34"/>
    <w:qFormat/>
    <w:rsid w:val="00334DA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334DA4"/>
    <w:pPr>
      <w:numPr>
        <w:numId w:val="11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34DA4"/>
    <w:pPr>
      <w:keepNext/>
      <w:numPr>
        <w:numId w:val="0"/>
      </w:numPr>
      <w:spacing w:after="60"/>
    </w:pPr>
  </w:style>
  <w:style w:type="paragraph" w:customStyle="1" w:styleId="IPPNumberedListLast">
    <w:name w:val="IPP NumberedListLast"/>
    <w:basedOn w:val="IPPNumberedList"/>
    <w:qFormat/>
    <w:rsid w:val="00334DA4"/>
    <w:pPr>
      <w:numPr>
        <w:numId w:val="0"/>
      </w:numPr>
      <w:spacing w:after="180"/>
    </w:pPr>
  </w:style>
  <w:style w:type="character" w:customStyle="1" w:styleId="CommentsStyle">
    <w:name w:val="CommentsStyle"/>
    <w:rPr>
      <w:rFonts w:ascii="Times New Roman" w:hAnsi="Times New Roman"/>
      <w:sz w:val="24"/>
    </w:rPr>
  </w:style>
  <w:style w:type="character" w:customStyle="1" w:styleId="CommentsStyle1">
    <w:name w:val="CommentsStyle1"/>
    <w:rPr>
      <w:rFonts w:ascii="Times New Roman" w:hAnsi="Times New Roman"/>
      <w:sz w:val="22"/>
    </w:rPr>
  </w:style>
  <w:style w:type="character" w:styleId="Hyperlink">
    <w:name w:val="Hyperlink"/>
    <w:basedOn w:val="DefaultParagraphFont"/>
    <w:uiPriority w:val="99"/>
    <w:rsid w:val="00C42689"/>
    <w:rPr>
      <w:color w:val="0000FF"/>
      <w:u w:val="single"/>
    </w:rPr>
  </w:style>
  <w:style w:type="paragraph" w:customStyle="1" w:styleId="People">
    <w:name w:val="People"/>
    <w:basedOn w:val="Normal"/>
    <w:rsid w:val="00C42689"/>
    <w:pPr>
      <w:keepNext/>
      <w:keepLines/>
      <w:ind w:left="284"/>
    </w:pPr>
    <w:rPr>
      <w:rFonts w:eastAsia="SimSun" w:cs="Times"/>
      <w:szCs w:val="28"/>
    </w:rPr>
  </w:style>
  <w:style w:type="paragraph" w:customStyle="1" w:styleId="IPPPargraphnumbering">
    <w:name w:val="IPP Pargraph numbering"/>
    <w:basedOn w:val="IPPNormal"/>
    <w:qFormat/>
    <w:rsid w:val="00334DA4"/>
    <w:pPr>
      <w:tabs>
        <w:tab w:val="num" w:pos="360"/>
      </w:tabs>
    </w:pPr>
    <w:rPr>
      <w:rFonts w:cs="Times New Roman"/>
      <w:lang w:val="en-US"/>
    </w:rPr>
  </w:style>
  <w:style w:type="character" w:customStyle="1" w:styleId="IPPNormalChar">
    <w:name w:val="IPP Normal Char"/>
    <w:link w:val="IPPNormal"/>
    <w:rsid w:val="00334DA4"/>
    <w:rPr>
      <w:rFonts w:ascii="Times New Roman" w:eastAsia="Times" w:hAnsi="Times New Roman"/>
      <w:szCs w:val="24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4297"/>
    <w:rPr>
      <w:rFonts w:asciiTheme="majorHAnsi" w:eastAsiaTheme="majorEastAsia" w:hAnsiTheme="majorHAnsi" w:cstheme="majorBidi"/>
      <w:color w:val="1F4D78" w:themeColor="accent1" w:themeShade="7F"/>
      <w:szCs w:val="24"/>
      <w:lang w:val="en-GB" w:eastAsia="zh-CN"/>
    </w:rPr>
  </w:style>
  <w:style w:type="paragraph" w:customStyle="1" w:styleId="m7875418367130572204msolistparagraph">
    <w:name w:val="m_7875418367130572204msolistparagraph"/>
    <w:basedOn w:val="Normal"/>
    <w:rsid w:val="000E02FA"/>
    <w:pPr>
      <w:spacing w:before="100" w:beforeAutospacing="1" w:after="100" w:afterAutospacing="1"/>
      <w:jc w:val="left"/>
    </w:pPr>
    <w:rPr>
      <w:rFonts w:eastAsiaTheme="minorHAnsi" w:cs="Times New Roman"/>
      <w:sz w:val="24"/>
      <w:lang w:val="en-US" w:eastAsia="en-US"/>
    </w:rPr>
  </w:style>
  <w:style w:type="character" w:customStyle="1" w:styleId="normaltextrun">
    <w:name w:val="normaltextrun"/>
    <w:basedOn w:val="DefaultParagraphFont"/>
    <w:rsid w:val="007374FC"/>
  </w:style>
  <w:style w:type="character" w:styleId="UnresolvedMention">
    <w:name w:val="Unresolved Mention"/>
    <w:basedOn w:val="DefaultParagraphFont"/>
    <w:uiPriority w:val="99"/>
    <w:semiHidden/>
    <w:unhideWhenUsed/>
    <w:rsid w:val="00592DD1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112AE7"/>
    <w:pPr>
      <w:ind w:left="720"/>
      <w:jc w:val="left"/>
    </w:pPr>
    <w:rPr>
      <w:rFonts w:ascii="Aptos" w:eastAsiaTheme="minorHAnsi" w:hAnsi="Aptos" w:cs="Aptos"/>
      <w:sz w:val="24"/>
      <w:lang w:val="en-US" w:eastAsia="en-US"/>
    </w:rPr>
  </w:style>
  <w:style w:type="paragraph" w:customStyle="1" w:styleId="xmsonormal">
    <w:name w:val="x_msonormal"/>
    <w:basedOn w:val="Normal"/>
    <w:rsid w:val="00BD4024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4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5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2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7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02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8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7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278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5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17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69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2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6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219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NiassyS@africa-union.org" TargetMode="External"/><Relationship Id="rId21" Type="http://schemas.openxmlformats.org/officeDocument/2006/relationships/hyperlink" Target="mailto:m.j.w.traa@minlnv.nl" TargetMode="External"/><Relationship Id="rId34" Type="http://schemas.openxmlformats.org/officeDocument/2006/relationships/hyperlink" Target="mailto:sophie.peterson@aff.gov.au" TargetMode="External"/><Relationship Id="rId42" Type="http://schemas.openxmlformats.org/officeDocument/2006/relationships/hyperlink" Target="mailto:MashuduS@nda.gov.za" TargetMode="External"/><Relationship Id="rId47" Type="http://schemas.openxmlformats.org/officeDocument/2006/relationships/hyperlink" Target="mailto:brl@lfst.dk" TargetMode="External"/><Relationship Id="rId50" Type="http://schemas.openxmlformats.org/officeDocument/2006/relationships/hyperlink" Target="mailto:natsumi_yamada770@maff.go.jp" TargetMode="External"/><Relationship Id="rId55" Type="http://schemas.openxmlformats.org/officeDocument/2006/relationships/hyperlink" Target="mailto:Sarah.Brunel@fao.org" TargetMode="External"/><Relationship Id="rId63" Type="http://schemas.openxmlformats.org/officeDocument/2006/relationships/footer" Target="footer1.xml"/><Relationship Id="rId68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gfpanganiban@gmail.com" TargetMode="External"/><Relationship Id="rId29" Type="http://schemas.openxmlformats.org/officeDocument/2006/relationships/hyperlink" Target="mailto:issa.mzehassani@gmail.com" TargetMode="External"/><Relationship Id="rId11" Type="http://schemas.openxmlformats.org/officeDocument/2006/relationships/hyperlink" Target="mailto:sam.bishop@defra.gsi.gov.uk" TargetMode="External"/><Relationship Id="rId24" Type="http://schemas.openxmlformats.org/officeDocument/2006/relationships/hyperlink" Target="mailto:antarjo.dikin@yahoo.com" TargetMode="External"/><Relationship Id="rId32" Type="http://schemas.openxmlformats.org/officeDocument/2006/relationships/hyperlink" Target="mailto:eantoniou@da.moa.gov.cy" TargetMode="External"/><Relationship Id="rId37" Type="http://schemas.openxmlformats.org/officeDocument/2006/relationships/hyperlink" Target="mailto:nyingcha@yahoo.com" TargetMode="External"/><Relationship Id="rId40" Type="http://schemas.openxmlformats.org/officeDocument/2006/relationships/hyperlink" Target="mailto:ahmed.abdelmottaleb@outlook.com" TargetMode="External"/><Relationship Id="rId45" Type="http://schemas.openxmlformats.org/officeDocument/2006/relationships/hyperlink" Target="mailto:john.eivers@agriculture.gov.ie" TargetMode="External"/><Relationship Id="rId53" Type="http://schemas.openxmlformats.org/officeDocument/2006/relationships/hyperlink" Target="mailto:greg.wolff@inspection.gc.ca" TargetMode="External"/><Relationship Id="rId58" Type="http://schemas.openxmlformats.org/officeDocument/2006/relationships/hyperlink" Target="mailto:Paola.Sentinelli@fao.org" TargetMode="External"/><Relationship Id="rId66" Type="http://schemas.openxmlformats.org/officeDocument/2006/relationships/footer" Target="footer3.xml"/><Relationship Id="rId5" Type="http://schemas.openxmlformats.org/officeDocument/2006/relationships/numbering" Target="numbering.xml"/><Relationship Id="rId61" Type="http://schemas.openxmlformats.org/officeDocument/2006/relationships/header" Target="header1.xml"/><Relationship Id="rId19" Type="http://schemas.openxmlformats.org/officeDocument/2006/relationships/hyperlink" Target="mailto:dris.barik@onssa.gov.ma" TargetMode="External"/><Relationship Id="rId14" Type="http://schemas.openxmlformats.org/officeDocument/2006/relationships/hyperlink" Target="mailto:damasmmb5@gmail.com" TargetMode="External"/><Relationship Id="rId22" Type="http://schemas.openxmlformats.org/officeDocument/2006/relationships/hyperlink" Target="mailto:NL_IPPC_Contact_Point@nvwa.nl" TargetMode="External"/><Relationship Id="rId27" Type="http://schemas.openxmlformats.org/officeDocument/2006/relationships/hyperlink" Target="mailto:saliou.niassy@up.ac.za" TargetMode="External"/><Relationship Id="rId30" Type="http://schemas.openxmlformats.org/officeDocument/2006/relationships/hyperlink" Target="mailto:ishfaque21@yahoo.com" TargetMode="External"/><Relationship Id="rId35" Type="http://schemas.openxmlformats.org/officeDocument/2006/relationships/hyperlink" Target="mailto:gabrielle.vivian-smith@aff.gov.au" TargetMode="External"/><Relationship Id="rId43" Type="http://schemas.openxmlformats.org/officeDocument/2006/relationships/hyperlink" Target="mailto:NolanA@nda.gov.za" TargetMode="External"/><Relationship Id="rId48" Type="http://schemas.openxmlformats.org/officeDocument/2006/relationships/hyperlink" Target="mailto:stioannidou@minagric.gr" TargetMode="External"/><Relationship Id="rId56" Type="http://schemas.openxmlformats.org/officeDocument/2006/relationships/hyperlink" Target="mailto:Adriana.Moreira@fao.org" TargetMode="External"/><Relationship Id="rId64" Type="http://schemas.openxmlformats.org/officeDocument/2006/relationships/footer" Target="footer2.xml"/><Relationship Id="rId8" Type="http://schemas.openxmlformats.org/officeDocument/2006/relationships/webSettings" Target="webSettings.xml"/><Relationship Id="rId51" Type="http://schemas.openxmlformats.org/officeDocument/2006/relationships/hyperlink" Target="mailto:natsumi_fujii030@maff.go.j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michelle.l.gray@usda.gov" TargetMode="External"/><Relationship Id="rId17" Type="http://schemas.openxmlformats.org/officeDocument/2006/relationships/hyperlink" Target="mailto:larry.rivera@agrocalidad.gob.ec" TargetMode="External"/><Relationship Id="rId25" Type="http://schemas.openxmlformats.org/officeDocument/2006/relationships/hyperlink" Target="mailto:Tmutui@kephis.org" TargetMode="External"/><Relationship Id="rId33" Type="http://schemas.openxmlformats.org/officeDocument/2006/relationships/hyperlink" Target="mailto:Peter.Thomson@mpi.govt.nz" TargetMode="External"/><Relationship Id="rId38" Type="http://schemas.openxmlformats.org/officeDocument/2006/relationships/hyperlink" Target="mailto:thomas.schroeder@bmleh.bund.de" TargetMode="External"/><Relationship Id="rId46" Type="http://schemas.openxmlformats.org/officeDocument/2006/relationships/hyperlink" Target="mailto:ULKT@lfst.dk" TargetMode="External"/><Relationship Id="rId59" Type="http://schemas.openxmlformats.org/officeDocument/2006/relationships/hyperlink" Target="mailto:Aoife.Cassin@fao.org" TargetMode="External"/><Relationship Id="rId67" Type="http://schemas.openxmlformats.org/officeDocument/2006/relationships/fontTable" Target="fontTable.xml"/><Relationship Id="rId20" Type="http://schemas.openxmlformats.org/officeDocument/2006/relationships/hyperlink" Target="mailto:barikdris@gmail.com" TargetMode="External"/><Relationship Id="rId41" Type="http://schemas.openxmlformats.org/officeDocument/2006/relationships/hyperlink" Target="mailto:Laura2020.mena@gmail.com" TargetMode="External"/><Relationship Id="rId54" Type="http://schemas.openxmlformats.org/officeDocument/2006/relationships/hyperlink" Target="mailto:gsanchez@mapa.es" TargetMode="External"/><Relationship Id="rId62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mailto:glenn.panganiban@da.gov.ph" TargetMode="External"/><Relationship Id="rId23" Type="http://schemas.openxmlformats.org/officeDocument/2006/relationships/hyperlink" Target="mailto:t.geuze@nvwa.nl" TargetMode="External"/><Relationship Id="rId28" Type="http://schemas.openxmlformats.org/officeDocument/2006/relationships/hyperlink" Target="mailto:Olga.Tikka@eppo.org" TargetMode="External"/><Relationship Id="rId36" Type="http://schemas.openxmlformats.org/officeDocument/2006/relationships/hyperlink" Target="mailto:sadekabbass@yahoo.com" TargetMode="External"/><Relationship Id="rId49" Type="http://schemas.openxmlformats.org/officeDocument/2006/relationships/hyperlink" Target="mailto:Leonard.SHUMBE@ec.europa.eu" TargetMode="External"/><Relationship Id="rId57" Type="http://schemas.openxmlformats.org/officeDocument/2006/relationships/hyperlink" Target="mailto:Descartes.Koumba@fao.org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alegavriel@da.moa.gov.cy" TargetMode="External"/><Relationship Id="rId44" Type="http://schemas.openxmlformats.org/officeDocument/2006/relationships/hyperlink" Target="mailto:elyaekoubiaziza2025@gmail.com" TargetMode="External"/><Relationship Id="rId52" Type="http://schemas.openxmlformats.org/officeDocument/2006/relationships/hyperlink" Target="mailto:glavkaruz@mail.ru" TargetMode="External"/><Relationship Id="rId60" Type="http://schemas.openxmlformats.org/officeDocument/2006/relationships/hyperlink" Target="mailto:Tanja.Lahti@fao.org" TargetMode="External"/><Relationship Id="rId65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mailto:damasmamba@yahoo.fr" TargetMode="External"/><Relationship Id="rId18" Type="http://schemas.openxmlformats.org/officeDocument/2006/relationships/hyperlink" Target="mailto:temarama.anguna@cookislands.gov.ck" TargetMode="External"/><Relationship Id="rId39" Type="http://schemas.openxmlformats.org/officeDocument/2006/relationships/hyperlink" Target="mailto:jaalajji@mm.gov.qa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20" ma:contentTypeDescription="Create a new document." ma:contentTypeScope="" ma:versionID="58c79fb002f89a5111e50c4b7040bcb6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c7dd2e9d878049d154ba4207012eb770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Props1.xml><?xml version="1.0" encoding="utf-8"?>
<ds:datastoreItem xmlns:ds="http://schemas.openxmlformats.org/officeDocument/2006/customXml" ds:itemID="{D29F1395-85A9-4EB4-8D9A-EF796678E4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A7A52-2220-4E4A-A38A-AC0631E5B6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9073DD-3356-4410-A4A0-BFA2AC34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F93305-A41F-4867-881E-5C335A3552DE}">
  <ds:schemaRefs>
    <ds:schemaRef ds:uri="http://schemas.microsoft.com/office/2006/metadata/properties"/>
    <ds:schemaRef ds:uri="http://schemas.microsoft.com/office/infopath/2007/PartnerControls"/>
    <ds:schemaRef ds:uri="a05d7f75-f42e-4288-8809-604fd4d9691f"/>
    <ds:schemaRef ds:uri="ea6feb38-a85a-45e8-92e9-814486bbe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26</TotalTime>
  <Pages>5</Pages>
  <Words>1585</Words>
  <Characters>9036</Characters>
  <Application>Microsoft Office Word</Application>
  <DocSecurity>0</DocSecurity>
  <Lines>75</Lines>
  <Paragraphs>21</Paragraphs>
  <ScaleCrop>false</ScaleCrop>
  <Company>FAO of the UN</Company>
  <LinksUpToDate>false</LinksUpToDate>
  <CharactersWithSpaces>10600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Cassin, Aoife (AGDI)</dc:creator>
  <cp:keywords/>
  <dc:description/>
  <cp:lastModifiedBy>Cassin, Aoife (NSPD)</cp:lastModifiedBy>
  <cp:revision>35</cp:revision>
  <cp:lastPrinted>2017-10-13T12:41:00Z</cp:lastPrinted>
  <dcterms:created xsi:type="dcterms:W3CDTF">2025-09-23T12:42:00Z</dcterms:created>
  <dcterms:modified xsi:type="dcterms:W3CDTF">2025-10-20T14:07:00Z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827c3b4ba994e33aa0976fed4bad99df9486021f29368a87f4dcb21faeca9ab0</vt:lpwstr>
  </property>
  <property fmtid="{D5CDD505-2E9C-101B-9397-08002B2CF9AE}" pid="4" name="MediaServiceImageTags">
    <vt:lpwstr/>
  </property>
</Properties>
</file>