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00D1" w:rsidP="009700D1" w:rsidRDefault="009700D1" w14:paraId="182AB97B" w14:textId="77777777">
      <w:pPr>
        <w:pStyle w:val="IPPHeading2"/>
        <w:jc w:val="center"/>
        <w:rPr>
          <w:sz w:val="28"/>
          <w:szCs w:val="28"/>
        </w:rPr>
      </w:pPr>
    </w:p>
    <w:p w:rsidR="002448EC" w:rsidP="009700D1" w:rsidRDefault="00CD4DD7" w14:paraId="0D28EB3A" w14:textId="62134429">
      <w:pPr>
        <w:pStyle w:val="IPPHeading2"/>
        <w:jc w:val="center"/>
        <w:rPr>
          <w:sz w:val="28"/>
          <w:szCs w:val="28"/>
        </w:rPr>
      </w:pPr>
      <w:r>
        <w:rPr>
          <w:sz w:val="28"/>
          <w:szCs w:val="28"/>
        </w:rPr>
        <w:t>M</w:t>
      </w:r>
      <w:r w:rsidRPr="006C298D" w:rsidR="00F53A17">
        <w:rPr>
          <w:sz w:val="28"/>
          <w:szCs w:val="28"/>
        </w:rPr>
        <w:t>embe</w:t>
      </w:r>
      <w:r w:rsidR="006C298D">
        <w:rPr>
          <w:sz w:val="28"/>
          <w:szCs w:val="28"/>
        </w:rPr>
        <w:t xml:space="preserve">rship </w:t>
      </w:r>
      <w:r>
        <w:rPr>
          <w:sz w:val="28"/>
          <w:szCs w:val="28"/>
        </w:rPr>
        <w:t xml:space="preserve">list </w:t>
      </w:r>
      <w:r w:rsidR="006C298D">
        <w:rPr>
          <w:sz w:val="28"/>
          <w:szCs w:val="28"/>
        </w:rPr>
        <w:t xml:space="preserve">of the </w:t>
      </w:r>
      <w:r>
        <w:rPr>
          <w:sz w:val="28"/>
          <w:szCs w:val="28"/>
        </w:rPr>
        <w:t xml:space="preserve">CPM </w:t>
      </w:r>
      <w:r w:rsidR="006C298D">
        <w:rPr>
          <w:sz w:val="28"/>
          <w:szCs w:val="28"/>
        </w:rPr>
        <w:t xml:space="preserve">Bureau </w:t>
      </w:r>
      <w:r>
        <w:rPr>
          <w:sz w:val="28"/>
          <w:szCs w:val="28"/>
        </w:rPr>
        <w:t>Focus Group on Plant Health in the Context of One Health</w:t>
      </w:r>
    </w:p>
    <w:p w:rsidRPr="009700D1" w:rsidR="009700D1" w:rsidP="009700D1" w:rsidRDefault="009700D1" w14:paraId="2054E8A5" w14:textId="77777777">
      <w:pPr>
        <w:pStyle w:val="IPPNormal"/>
      </w:pPr>
    </w:p>
    <w:p w:rsidR="00F53A17" w:rsidP="002448EC" w:rsidRDefault="00F53A17" w14:paraId="672A6659" w14:textId="15F2F5BB">
      <w:pPr>
        <w:jc w:val="center"/>
        <w:rPr>
          <w:i/>
        </w:rPr>
      </w:pPr>
      <w:r w:rsidRPr="00F53A17">
        <w:rPr>
          <w:i/>
        </w:rPr>
        <w:t>(Updated 202</w:t>
      </w:r>
      <w:r w:rsidR="00CD4DD7">
        <w:rPr>
          <w:i/>
        </w:rPr>
        <w:t>5</w:t>
      </w:r>
      <w:r w:rsidRPr="00F53A17">
        <w:rPr>
          <w:i/>
        </w:rPr>
        <w:t>-0</w:t>
      </w:r>
      <w:r w:rsidR="006A6AD9">
        <w:rPr>
          <w:i/>
        </w:rPr>
        <w:t>4</w:t>
      </w:r>
      <w:r w:rsidR="002B77EA">
        <w:rPr>
          <w:i/>
        </w:rPr>
        <w:t>-</w:t>
      </w:r>
      <w:r w:rsidR="006A6AD9">
        <w:rPr>
          <w:i/>
        </w:rPr>
        <w:t>30</w:t>
      </w:r>
      <w:r w:rsidRPr="00F53A17">
        <w:rPr>
          <w:i/>
        </w:rPr>
        <w:t>)</w:t>
      </w:r>
    </w:p>
    <w:tbl>
      <w:tblPr>
        <w:tblStyle w:val="TableGrid"/>
        <w:tblpPr w:leftFromText="180" w:rightFromText="180" w:vertAnchor="text" w:horzAnchor="margin" w:tblpXSpec="center" w:tblpY="394"/>
        <w:tblW w:w="10093" w:type="dxa"/>
        <w:tblLook w:val="04A0" w:firstRow="1" w:lastRow="0" w:firstColumn="1" w:lastColumn="0" w:noHBand="0" w:noVBand="1"/>
      </w:tblPr>
      <w:tblGrid>
        <w:gridCol w:w="1617"/>
        <w:gridCol w:w="1258"/>
        <w:gridCol w:w="3847"/>
        <w:gridCol w:w="3371"/>
      </w:tblGrid>
      <w:tr w:rsidRPr="002448EC" w:rsidR="007603A1" w:rsidTr="3C3081E2" w14:paraId="744644F3" w14:textId="77777777">
        <w:trPr>
          <w:trHeight w:val="215"/>
        </w:trPr>
        <w:tc>
          <w:tcPr>
            <w:tcW w:w="1325" w:type="dxa"/>
            <w:shd w:val="clear" w:color="auto" w:fill="2E74B5" w:themeFill="accent1" w:themeFillShade="BF"/>
            <w:tcMar/>
          </w:tcPr>
          <w:p w:rsidRPr="00CD4DD7" w:rsidR="00CD4DD7" w:rsidP="00E3196E" w:rsidRDefault="00CD4DD7" w14:paraId="1D86EA3F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FAO Region</w:t>
            </w:r>
          </w:p>
        </w:tc>
        <w:tc>
          <w:tcPr>
            <w:tcW w:w="1299" w:type="dxa"/>
            <w:shd w:val="clear" w:color="auto" w:fill="2E74B5" w:themeFill="accent1" w:themeFillShade="BF"/>
            <w:tcMar/>
          </w:tcPr>
          <w:p w:rsidRPr="00CD4DD7" w:rsidR="00CD4DD7" w:rsidP="00E3196E" w:rsidRDefault="00CD4DD7" w14:paraId="5BD52EC1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Country</w:t>
            </w:r>
          </w:p>
        </w:tc>
        <w:tc>
          <w:tcPr>
            <w:tcW w:w="4098" w:type="dxa"/>
            <w:shd w:val="clear" w:color="auto" w:fill="2E74B5" w:themeFill="accent1" w:themeFillShade="BF"/>
            <w:tcMar/>
          </w:tcPr>
          <w:p w:rsidRPr="00CD4DD7" w:rsidR="00CD4DD7" w:rsidP="00E3196E" w:rsidRDefault="00CD4DD7" w14:paraId="1C6F80FA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Name</w:t>
            </w:r>
          </w:p>
        </w:tc>
        <w:tc>
          <w:tcPr>
            <w:tcW w:w="3371" w:type="dxa"/>
            <w:shd w:val="clear" w:color="auto" w:fill="2E74B5" w:themeFill="accent1" w:themeFillShade="BF"/>
            <w:tcMar/>
          </w:tcPr>
          <w:p w:rsidRPr="00CD4DD7" w:rsidR="00CD4DD7" w:rsidP="00E3196E" w:rsidRDefault="00CD4DD7" w14:paraId="1359BA21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Contact details (e-mail)</w:t>
            </w:r>
          </w:p>
        </w:tc>
      </w:tr>
      <w:tr w:rsidRPr="002448EC" w:rsidR="007603A1" w:rsidTr="3C3081E2" w14:paraId="506AED68" w14:textId="77777777">
        <w:trPr>
          <w:trHeight w:val="215"/>
        </w:trPr>
        <w:tc>
          <w:tcPr>
            <w:tcW w:w="1325" w:type="dxa"/>
            <w:tcMar/>
          </w:tcPr>
          <w:p w:rsidRPr="00CD4DD7" w:rsidR="00CD4DD7" w:rsidP="00E3196E" w:rsidRDefault="00CD4DD7" w14:paraId="46D00AA0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Africa</w:t>
            </w:r>
          </w:p>
        </w:tc>
        <w:tc>
          <w:tcPr>
            <w:tcW w:w="1299" w:type="dxa"/>
            <w:shd w:val="clear" w:color="auto" w:fill="auto"/>
            <w:tcMar/>
          </w:tcPr>
          <w:p w:rsidRPr="00CD4DD7" w:rsidR="00CD4DD7" w:rsidP="00E3196E" w:rsidRDefault="00CD4DD7" w14:paraId="363468C7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Kenya</w:t>
            </w:r>
          </w:p>
        </w:tc>
        <w:tc>
          <w:tcPr>
            <w:tcW w:w="4098" w:type="dxa"/>
            <w:tcMar/>
          </w:tcPr>
          <w:p w:rsidRPr="009700D1" w:rsidR="00CD4DD7" w:rsidP="00E3196E" w:rsidRDefault="00CD4DD7" w14:paraId="7917EBA6" w14:textId="4DF5648E">
            <w:pPr>
              <w:pStyle w:val="IPPArialTable"/>
              <w:rPr>
                <w:b/>
                <w:bCs/>
                <w:lang w:val="en-US"/>
              </w:rPr>
            </w:pPr>
            <w:r w:rsidRPr="373C5E3E">
              <w:rPr>
                <w:b/>
                <w:bCs/>
              </w:rPr>
              <w:t xml:space="preserve">Mr Henri Edouard </w:t>
            </w:r>
            <w:proofErr w:type="spellStart"/>
            <w:r w:rsidRPr="373C5E3E">
              <w:rPr>
                <w:b/>
                <w:bCs/>
              </w:rPr>
              <w:t>Zefack</w:t>
            </w:r>
            <w:proofErr w:type="spellEnd"/>
            <w:r w:rsidRPr="373C5E3E">
              <w:rPr>
                <w:b/>
                <w:bCs/>
              </w:rPr>
              <w:t xml:space="preserve"> Tonnang</w:t>
            </w:r>
            <w:r w:rsidRPr="373C5E3E">
              <w:rPr>
                <w:b/>
                <w:bCs/>
                <w:lang w:val="en-US"/>
              </w:rPr>
              <w:t xml:space="preserve"> </w:t>
            </w:r>
          </w:p>
          <w:p w:rsidR="612F0FE7" w:rsidP="09104231" w:rsidRDefault="612F0FE7" w14:paraId="2ADA8A69" w14:textId="3D7B2A26">
            <w:pPr>
              <w:pStyle w:val="IPPArialTable"/>
              <w:rPr>
                <w:lang w:val="en-US"/>
              </w:rPr>
            </w:pPr>
            <w:r w:rsidRPr="09104231">
              <w:rPr>
                <w:lang w:val="en-US"/>
              </w:rPr>
              <w:t>International Institute of Tropical Agriculture (</w:t>
            </w:r>
            <w:r w:rsidRPr="09104231" w:rsidR="251E061B">
              <w:rPr>
                <w:lang w:val="en-US"/>
              </w:rPr>
              <w:t>IITA), Nairobi</w:t>
            </w:r>
          </w:p>
          <w:p w:rsidRPr="002448EC" w:rsidR="00893209" w:rsidP="00E3196E" w:rsidRDefault="007603A1" w14:paraId="0904C12D" w14:textId="01D30AD3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KENYA</w:t>
            </w:r>
          </w:p>
          <w:p w:rsidRPr="00CD4DD7" w:rsidR="00893209" w:rsidP="00E3196E" w:rsidRDefault="00893209" w14:paraId="13A46D2B" w14:textId="3B3CC8A1">
            <w:pPr>
              <w:pStyle w:val="IPPArialTable"/>
              <w:rPr>
                <w:lang w:val="en-US"/>
              </w:rPr>
            </w:pPr>
            <w:r w:rsidRPr="161E1BEF">
              <w:rPr>
                <w:lang w:val="en-US"/>
              </w:rPr>
              <w:t>Phone</w:t>
            </w:r>
            <w:proofErr w:type="gramStart"/>
            <w:r w:rsidRPr="161E1BEF">
              <w:rPr>
                <w:lang w:val="en-US"/>
              </w:rPr>
              <w:t xml:space="preserve">: </w:t>
            </w:r>
            <w:r w:rsidRPr="161E1BEF">
              <w:t xml:space="preserve"> </w:t>
            </w:r>
            <w:r w:rsidRPr="161E1BEF">
              <w:rPr>
                <w:lang w:val="en-US"/>
              </w:rPr>
              <w:t>+</w:t>
            </w:r>
            <w:proofErr w:type="gramEnd"/>
            <w:r w:rsidRPr="161E1BEF">
              <w:rPr>
                <w:lang w:val="en-US"/>
              </w:rPr>
              <w:t>254 725 797240</w:t>
            </w:r>
          </w:p>
        </w:tc>
        <w:tc>
          <w:tcPr>
            <w:tcW w:w="3371" w:type="dxa"/>
            <w:shd w:val="clear" w:color="auto" w:fill="auto"/>
            <w:tcMar/>
          </w:tcPr>
          <w:p w:rsidRPr="00CD4DD7" w:rsidR="00CD4DD7" w:rsidP="09104231" w:rsidRDefault="00CD4DD7" w14:paraId="3557CC79" w14:textId="37A114B4">
            <w:pPr>
              <w:pStyle w:val="IPPArialTable"/>
              <w:rPr>
                <w:lang w:val="en-US"/>
              </w:rPr>
            </w:pPr>
            <w:hyperlink r:id="rId10">
              <w:r w:rsidRPr="09104231">
                <w:rPr>
                  <w:color w:val="0563C1"/>
                  <w:u w:val="single"/>
                  <w:lang w:val="en-US"/>
                </w:rPr>
                <w:t>htonnang@gmail.com</w:t>
              </w:r>
            </w:hyperlink>
            <w:r w:rsidRPr="09104231">
              <w:rPr>
                <w:lang w:val="en-US"/>
              </w:rPr>
              <w:t xml:space="preserve"> </w:t>
            </w:r>
          </w:p>
          <w:p w:rsidRPr="00CD4DD7" w:rsidR="00CD4DD7" w:rsidP="00E3196E" w:rsidRDefault="4D2CA668" w14:paraId="6B7A5DBC" w14:textId="4E671A81">
            <w:pPr>
              <w:pStyle w:val="IPPArialTable"/>
              <w:rPr>
                <w:lang w:val="en-US"/>
              </w:rPr>
            </w:pPr>
            <w:hyperlink r:id="rId11">
              <w:r w:rsidRPr="09104231">
                <w:rPr>
                  <w:rStyle w:val="Hyperlink"/>
                  <w:lang w:val="en-US"/>
                </w:rPr>
                <w:t>h.tonnang@cgiar.org</w:t>
              </w:r>
            </w:hyperlink>
            <w:r w:rsidRPr="09104231">
              <w:rPr>
                <w:lang w:val="en-US"/>
              </w:rPr>
              <w:t xml:space="preserve"> </w:t>
            </w:r>
          </w:p>
        </w:tc>
      </w:tr>
      <w:tr w:rsidRPr="002448EC" w:rsidR="007603A1" w:rsidTr="3C3081E2" w14:paraId="54E2340B" w14:textId="77777777">
        <w:trPr>
          <w:trHeight w:val="215"/>
        </w:trPr>
        <w:tc>
          <w:tcPr>
            <w:tcW w:w="1325" w:type="dxa"/>
            <w:tcMar/>
          </w:tcPr>
          <w:p w:rsidRPr="00CD4DD7" w:rsidR="00CD4DD7" w:rsidP="00E3196E" w:rsidRDefault="00CD4DD7" w14:paraId="31228F37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Europe and Central Asia</w:t>
            </w:r>
          </w:p>
        </w:tc>
        <w:tc>
          <w:tcPr>
            <w:tcW w:w="1299" w:type="dxa"/>
            <w:shd w:val="clear" w:color="auto" w:fill="auto"/>
            <w:tcMar/>
          </w:tcPr>
          <w:p w:rsidRPr="00CD4DD7" w:rsidR="00CD4DD7" w:rsidP="00E3196E" w:rsidRDefault="00CD4DD7" w14:paraId="15DD020E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France</w:t>
            </w:r>
          </w:p>
        </w:tc>
        <w:tc>
          <w:tcPr>
            <w:tcW w:w="4098" w:type="dxa"/>
            <w:tcMar/>
          </w:tcPr>
          <w:p w:rsidRPr="009700D1" w:rsidR="00CD4DD7" w:rsidP="00E3196E" w:rsidRDefault="00CD4DD7" w14:paraId="41D55101" w14:textId="32BC4106">
            <w:pPr>
              <w:pStyle w:val="IPPArialTable"/>
              <w:rPr>
                <w:b/>
                <w:bCs/>
              </w:rPr>
            </w:pPr>
            <w:r w:rsidRPr="009700D1">
              <w:rPr>
                <w:b/>
                <w:bCs/>
              </w:rPr>
              <w:t xml:space="preserve">Mr Philippe Lucien </w:t>
            </w:r>
            <w:proofErr w:type="spellStart"/>
            <w:r w:rsidRPr="009700D1">
              <w:rPr>
                <w:b/>
                <w:bCs/>
              </w:rPr>
              <w:t>Reignault</w:t>
            </w:r>
            <w:proofErr w:type="spellEnd"/>
          </w:p>
          <w:p w:rsidRPr="002448EC" w:rsidR="00CD4DD7" w:rsidP="00E3196E" w:rsidRDefault="00CD4DD7" w14:paraId="6DA97747" w14:textId="30E00079">
            <w:pPr>
              <w:pStyle w:val="IPPArialTable"/>
              <w:rPr>
                <w:spacing w:val="-3"/>
                <w:lang w:val="it-IT"/>
              </w:rPr>
            </w:pPr>
            <w:r w:rsidRPr="00CD4DD7">
              <w:rPr>
                <w:spacing w:val="-3"/>
                <w:lang w:val="it-IT"/>
              </w:rPr>
              <w:t>French Agency for Food, Environmental and Occupational Health Safety (ANSES)</w:t>
            </w:r>
          </w:p>
          <w:p w:rsidRPr="002448EC" w:rsidR="001A4A60" w:rsidP="00E3196E" w:rsidRDefault="001A4A60" w14:paraId="058286B6" w14:textId="2465C917">
            <w:pPr>
              <w:pStyle w:val="IPPArialTable"/>
              <w:rPr>
                <w:spacing w:val="-3"/>
                <w:lang w:val="it-IT"/>
              </w:rPr>
            </w:pPr>
            <w:r w:rsidRPr="002448EC">
              <w:rPr>
                <w:spacing w:val="-3"/>
                <w:lang w:val="it-IT"/>
              </w:rPr>
              <w:t xml:space="preserve">Laboratoire de la santé des végétaux / Plant Health Laboratory </w:t>
            </w:r>
          </w:p>
          <w:p w:rsidRPr="002448EC" w:rsidR="001A4A60" w:rsidP="00E3196E" w:rsidRDefault="001A4A60" w14:paraId="0FCC3DA1" w14:textId="6FE04940">
            <w:pPr>
              <w:pStyle w:val="IPPArialTable"/>
              <w:rPr>
                <w:spacing w:val="-3"/>
                <w:lang w:val="it-IT"/>
              </w:rPr>
            </w:pPr>
            <w:r w:rsidRPr="002448EC">
              <w:rPr>
                <w:spacing w:val="-3"/>
                <w:lang w:val="it-IT"/>
              </w:rPr>
              <w:t xml:space="preserve">7, rue Jean Dixméras </w:t>
            </w:r>
          </w:p>
          <w:p w:rsidRPr="002448EC" w:rsidR="001A4A60" w:rsidP="00E3196E" w:rsidRDefault="001A4A60" w14:paraId="2E0C5EB9" w14:textId="77777777">
            <w:pPr>
              <w:pStyle w:val="IPPArialTable"/>
              <w:rPr>
                <w:spacing w:val="-3"/>
                <w:lang w:val="it-IT"/>
              </w:rPr>
            </w:pPr>
            <w:r w:rsidRPr="002448EC">
              <w:rPr>
                <w:spacing w:val="-3"/>
                <w:lang w:val="it-IT"/>
              </w:rPr>
              <w:t xml:space="preserve">FR-49044 Angers cedex 01 </w:t>
            </w:r>
          </w:p>
          <w:p w:rsidRPr="002448EC" w:rsidR="00893209" w:rsidP="00E3196E" w:rsidRDefault="007603A1" w14:paraId="1EB56D10" w14:textId="0A670A8C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FRANCE</w:t>
            </w:r>
          </w:p>
          <w:p w:rsidRPr="00CD4DD7" w:rsidR="00893209" w:rsidP="00E3196E" w:rsidRDefault="00893209" w14:paraId="5AA49B17" w14:textId="6AB0E105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Phone</w:t>
            </w:r>
            <w:proofErr w:type="gramStart"/>
            <w:r w:rsidRPr="002448EC">
              <w:rPr>
                <w:lang w:val="en-US"/>
              </w:rPr>
              <w:t>:  +</w:t>
            </w:r>
            <w:proofErr w:type="gramEnd"/>
            <w:r w:rsidRPr="002448EC">
              <w:rPr>
                <w:lang w:val="en-US"/>
              </w:rPr>
              <w:t xml:space="preserve"> 33 (0)675207075</w:t>
            </w:r>
          </w:p>
        </w:tc>
        <w:tc>
          <w:tcPr>
            <w:tcW w:w="3371" w:type="dxa"/>
            <w:shd w:val="clear" w:color="auto" w:fill="auto"/>
            <w:tcMar/>
          </w:tcPr>
          <w:p w:rsidRPr="00CD4DD7" w:rsidR="00CD4DD7" w:rsidP="00E3196E" w:rsidRDefault="00CD4DD7" w14:paraId="3527D9FB" w14:textId="77777777">
            <w:pPr>
              <w:pStyle w:val="IPPArialTable"/>
              <w:rPr>
                <w:lang w:val="en-US"/>
              </w:rPr>
            </w:pPr>
            <w:hyperlink w:history="1" r:id="rId12">
              <w:r w:rsidRPr="00CD4DD7">
                <w:rPr>
                  <w:color w:val="0563C1"/>
                  <w:u w:val="single"/>
                  <w:lang w:val="en-US"/>
                </w:rPr>
                <w:t>philippe.reignault@anses.fr</w:t>
              </w:r>
            </w:hyperlink>
            <w:r w:rsidRPr="00CD4DD7">
              <w:rPr>
                <w:lang w:val="en-US"/>
              </w:rPr>
              <w:t xml:space="preserve"> </w:t>
            </w:r>
          </w:p>
        </w:tc>
      </w:tr>
      <w:tr w:rsidRPr="002448EC" w:rsidR="007603A1" w:rsidTr="3C3081E2" w14:paraId="747864E4" w14:textId="77777777">
        <w:trPr>
          <w:trHeight w:val="215"/>
        </w:trPr>
        <w:tc>
          <w:tcPr>
            <w:tcW w:w="1325" w:type="dxa"/>
            <w:tcMar/>
          </w:tcPr>
          <w:p w:rsidRPr="00CD4DD7" w:rsidR="00CD4DD7" w:rsidP="00E3196E" w:rsidRDefault="00CD4DD7" w14:paraId="04F37D3D" w14:textId="77777777">
            <w:pPr>
              <w:pStyle w:val="IPPArialTable"/>
              <w:rPr>
                <w:lang w:val="en-US"/>
              </w:rPr>
            </w:pPr>
            <w:r w:rsidRPr="00CD4DD7">
              <w:t>Latin America and Caribbean </w:t>
            </w:r>
          </w:p>
        </w:tc>
        <w:tc>
          <w:tcPr>
            <w:tcW w:w="1299" w:type="dxa"/>
            <w:shd w:val="clear" w:color="auto" w:fill="auto"/>
            <w:tcMar/>
          </w:tcPr>
          <w:p w:rsidRPr="00CD4DD7" w:rsidR="00CD4DD7" w:rsidP="00E3196E" w:rsidRDefault="00CD4DD7" w14:paraId="0C184E93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Chile</w:t>
            </w:r>
          </w:p>
        </w:tc>
        <w:tc>
          <w:tcPr>
            <w:tcW w:w="4098" w:type="dxa"/>
            <w:tcMar/>
          </w:tcPr>
          <w:p w:rsidRPr="009700D1" w:rsidR="00CD4DD7" w:rsidP="00E3196E" w:rsidRDefault="00CD4DD7" w14:paraId="1B8B26D6" w14:textId="54C33910">
            <w:pPr>
              <w:pStyle w:val="IPPArialTable"/>
              <w:rPr>
                <w:b/>
                <w:bCs/>
              </w:rPr>
            </w:pPr>
            <w:r w:rsidRPr="009700D1">
              <w:rPr>
                <w:b/>
                <w:bCs/>
              </w:rPr>
              <w:t xml:space="preserve">Mr Alvaro Sepúlveda Luque </w:t>
            </w:r>
          </w:p>
          <w:p w:rsidRPr="002448EC" w:rsidR="00893209" w:rsidP="00E3196E" w:rsidRDefault="00CD4DD7" w14:paraId="1930FD32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N</w:t>
            </w:r>
            <w:r w:rsidRPr="002448EC" w:rsidR="00893209">
              <w:rPr>
                <w:lang w:val="en-US"/>
              </w:rPr>
              <w:t>ational Plant Protection Organization</w:t>
            </w:r>
          </w:p>
          <w:p w:rsidRPr="002448EC" w:rsidR="00893209" w:rsidP="00E3196E" w:rsidRDefault="00893209" w14:paraId="2A7D7C7A" w14:textId="7777777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Av. Santa Rosa # 238, Dep. 113</w:t>
            </w:r>
          </w:p>
          <w:p w:rsidRPr="002448EC" w:rsidR="00893209" w:rsidP="00E3196E" w:rsidRDefault="00893209" w14:paraId="7E8F07C9" w14:textId="7777777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Santiago de Chile</w:t>
            </w:r>
          </w:p>
          <w:p w:rsidRPr="00CD4DD7" w:rsidR="007603A1" w:rsidP="00E3196E" w:rsidRDefault="007603A1" w14:paraId="342B58E5" w14:textId="69BADAC5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CHILE</w:t>
            </w:r>
          </w:p>
          <w:p w:rsidRPr="00CD4DD7" w:rsidR="00CD4DD7" w:rsidP="00E3196E" w:rsidRDefault="00893209" w14:paraId="445D9385" w14:textId="5534573F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Phone</w:t>
            </w:r>
            <w:proofErr w:type="gramStart"/>
            <w:r w:rsidRPr="002448EC">
              <w:rPr>
                <w:lang w:val="en-US"/>
              </w:rPr>
              <w:t>:  +</w:t>
            </w:r>
            <w:proofErr w:type="gramEnd"/>
            <w:r w:rsidRPr="002448EC">
              <w:rPr>
                <w:lang w:val="en-US"/>
              </w:rPr>
              <w:t xml:space="preserve">569-66377853 </w:t>
            </w:r>
          </w:p>
        </w:tc>
        <w:tc>
          <w:tcPr>
            <w:tcW w:w="3371" w:type="dxa"/>
            <w:shd w:val="clear" w:color="auto" w:fill="auto"/>
            <w:tcMar/>
          </w:tcPr>
          <w:p w:rsidRPr="00CD4DD7" w:rsidR="00CD4DD7" w:rsidP="00E3196E" w:rsidRDefault="00CD4DD7" w14:paraId="4B5E1C81" w14:textId="77777777">
            <w:pPr>
              <w:pStyle w:val="IPPArialTable"/>
              <w:rPr>
                <w:lang w:val="en-US"/>
              </w:rPr>
            </w:pPr>
            <w:hyperlink w:history="1" r:id="rId13">
              <w:r w:rsidRPr="00CD4DD7">
                <w:rPr>
                  <w:color w:val="0563C1"/>
                  <w:u w:val="single"/>
                  <w:lang w:val="en-US"/>
                </w:rPr>
                <w:t>alvaro.sepulveda@sag.gob.cl</w:t>
              </w:r>
            </w:hyperlink>
            <w:r w:rsidRPr="00CD4DD7">
              <w:rPr>
                <w:lang w:val="en-US"/>
              </w:rPr>
              <w:t xml:space="preserve"> </w:t>
            </w:r>
          </w:p>
        </w:tc>
      </w:tr>
      <w:tr w:rsidRPr="002448EC" w:rsidR="007603A1" w:rsidTr="3C3081E2" w14:paraId="2AED8D87" w14:textId="77777777">
        <w:trPr>
          <w:trHeight w:val="215"/>
        </w:trPr>
        <w:tc>
          <w:tcPr>
            <w:tcW w:w="1325" w:type="dxa"/>
            <w:tcMar/>
          </w:tcPr>
          <w:p w:rsidRPr="00CD4DD7" w:rsidR="00CD4DD7" w:rsidP="00E3196E" w:rsidRDefault="00CD4DD7" w14:paraId="49C36B79" w14:textId="77777777">
            <w:pPr>
              <w:pStyle w:val="IPPArialTable"/>
              <w:rPr>
                <w:lang w:val="en-US"/>
              </w:rPr>
            </w:pPr>
            <w:r w:rsidRPr="00CD4DD7">
              <w:t>Southwest Pacific</w:t>
            </w:r>
            <w:r w:rsidRPr="00CD4DD7">
              <w:rPr>
                <w:lang w:val="en-US"/>
              </w:rPr>
              <w:t> </w:t>
            </w:r>
          </w:p>
          <w:p w:rsidRPr="00CD4DD7" w:rsidR="00CD4DD7" w:rsidP="00E3196E" w:rsidRDefault="00CD4DD7" w14:paraId="68FEE97B" w14:textId="77777777">
            <w:pPr>
              <w:pStyle w:val="IPPArialTable"/>
              <w:rPr>
                <w:lang w:val="en-US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CD4DD7" w:rsidR="00CD4DD7" w:rsidP="00E3196E" w:rsidRDefault="00CD4DD7" w14:paraId="164FFC70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Cook Islands</w:t>
            </w:r>
          </w:p>
        </w:tc>
        <w:tc>
          <w:tcPr>
            <w:tcW w:w="4098" w:type="dxa"/>
            <w:tcMar/>
          </w:tcPr>
          <w:p w:rsidRPr="009700D1" w:rsidR="00CD4DD7" w:rsidP="00E3196E" w:rsidRDefault="00CD4DD7" w14:paraId="777CD3D8" w14:textId="0DC11FA0">
            <w:pPr>
              <w:pStyle w:val="IPPArialTable"/>
              <w:rPr>
                <w:b/>
                <w:bCs/>
              </w:rPr>
            </w:pPr>
            <w:r w:rsidRPr="009700D1">
              <w:rPr>
                <w:b/>
                <w:bCs/>
              </w:rPr>
              <w:t xml:space="preserve">Ms Temarama Rou - Ariki Anguna Kamana </w:t>
            </w:r>
          </w:p>
          <w:p w:rsidRPr="002448EC" w:rsidR="00CD4DD7" w:rsidP="00E3196E" w:rsidRDefault="00CD4DD7" w14:paraId="26FF906B" w14:textId="0BDEC90F">
            <w:pPr>
              <w:pStyle w:val="IPPArialTable"/>
            </w:pPr>
            <w:r w:rsidRPr="00CD4DD7">
              <w:t>Ministry of Agriculture</w:t>
            </w:r>
          </w:p>
          <w:p w:rsidRPr="002448EC" w:rsidR="0081295F" w:rsidP="00E3196E" w:rsidRDefault="001A4A60" w14:paraId="6275687B" w14:textId="7F731477">
            <w:pPr>
              <w:pStyle w:val="IPPArialTable"/>
            </w:pPr>
            <w:r w:rsidRPr="002448EC">
              <w:t>P O Box 96, Arorangi, Rarotonga</w:t>
            </w:r>
            <w:r w:rsidRPr="002448EC" w:rsidR="0081295F">
              <w:t xml:space="preserve">, </w:t>
            </w:r>
          </w:p>
          <w:p w:rsidRPr="002448EC" w:rsidR="007603A1" w:rsidP="00E3196E" w:rsidRDefault="007603A1" w14:paraId="2E5B53E5" w14:textId="77777777">
            <w:pPr>
              <w:pStyle w:val="IPPArialTable"/>
            </w:pPr>
            <w:r w:rsidRPr="002448EC">
              <w:t>COOK ISLANDS</w:t>
            </w:r>
          </w:p>
          <w:p w:rsidRPr="00CD4DD7" w:rsidR="0081295F" w:rsidP="00E3196E" w:rsidRDefault="0081295F" w14:paraId="1594059E" w14:textId="43B8991A">
            <w:pPr>
              <w:pStyle w:val="IPPArialTable"/>
            </w:pPr>
            <w:r w:rsidRPr="002448EC">
              <w:rPr>
                <w:lang w:val="en-US"/>
              </w:rPr>
              <w:t>Phone</w:t>
            </w:r>
            <w:proofErr w:type="gramStart"/>
            <w:r w:rsidRPr="002448EC">
              <w:rPr>
                <w:lang w:val="en-US"/>
              </w:rPr>
              <w:t xml:space="preserve">:  </w:t>
            </w:r>
            <w:r w:rsidRPr="002448EC" w:rsidR="001A4A60">
              <w:rPr>
                <w:lang w:val="en-US"/>
              </w:rPr>
              <w:t>+</w:t>
            </w:r>
            <w:proofErr w:type="gramEnd"/>
            <w:r w:rsidRPr="002448EC">
              <w:rPr>
                <w:lang w:val="en-US"/>
              </w:rPr>
              <w:t>682 55871</w:t>
            </w:r>
          </w:p>
        </w:tc>
        <w:tc>
          <w:tcPr>
            <w:tcW w:w="3371" w:type="dxa"/>
            <w:shd w:val="clear" w:color="auto" w:fill="auto"/>
            <w:tcMar/>
          </w:tcPr>
          <w:p w:rsidRPr="00CD4DD7" w:rsidR="00CD4DD7" w:rsidP="00E3196E" w:rsidRDefault="00CD4DD7" w14:paraId="5511E791" w14:textId="77777777">
            <w:pPr>
              <w:pStyle w:val="IPPArialTable"/>
              <w:rPr>
                <w:lang w:val="en-US"/>
              </w:rPr>
            </w:pPr>
            <w:hyperlink w:history="1" r:id="rId14">
              <w:r w:rsidRPr="00CD4DD7">
                <w:rPr>
                  <w:color w:val="0563C1"/>
                  <w:u w:val="single"/>
                  <w:lang w:val="en-US"/>
                </w:rPr>
                <w:t>temarama.anguna@cookislands.gov.ck</w:t>
              </w:r>
            </w:hyperlink>
            <w:r w:rsidRPr="00CD4DD7">
              <w:rPr>
                <w:lang w:val="en-US"/>
              </w:rPr>
              <w:t xml:space="preserve"> </w:t>
            </w:r>
          </w:p>
        </w:tc>
      </w:tr>
      <w:tr w:rsidRPr="002448EC" w:rsidR="007603A1" w:rsidTr="3C3081E2" w14:paraId="2C61D8C3" w14:textId="77777777">
        <w:trPr>
          <w:trHeight w:val="215"/>
        </w:trPr>
        <w:tc>
          <w:tcPr>
            <w:tcW w:w="1325" w:type="dxa"/>
            <w:tcMar/>
          </w:tcPr>
          <w:p w:rsidRPr="00CD4DD7" w:rsidR="00CD4DD7" w:rsidP="00E3196E" w:rsidRDefault="00CD4DD7" w14:paraId="765B4470" w14:textId="77777777">
            <w:pPr>
              <w:pStyle w:val="IPPArialTable"/>
              <w:rPr>
                <w:lang w:val="en-US"/>
              </w:rPr>
            </w:pPr>
            <w:r w:rsidRPr="00CD4DD7">
              <w:t>Near East and North Africa</w:t>
            </w:r>
          </w:p>
        </w:tc>
        <w:tc>
          <w:tcPr>
            <w:tcW w:w="1299" w:type="dxa"/>
            <w:shd w:val="clear" w:color="auto" w:fill="auto"/>
            <w:tcMar/>
          </w:tcPr>
          <w:p w:rsidRPr="00CD4DD7" w:rsidR="00CD4DD7" w:rsidP="00E3196E" w:rsidRDefault="00CD4DD7" w14:paraId="265D7912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Egypt</w:t>
            </w:r>
          </w:p>
        </w:tc>
        <w:tc>
          <w:tcPr>
            <w:tcW w:w="4098" w:type="dxa"/>
            <w:tcMar/>
          </w:tcPr>
          <w:p w:rsidRPr="009700D1" w:rsidR="00CD4DD7" w:rsidP="00E3196E" w:rsidRDefault="00CD4DD7" w14:paraId="739B861D" w14:textId="5F642933">
            <w:pPr>
              <w:pStyle w:val="IPPArialTable"/>
              <w:rPr>
                <w:b/>
                <w:bCs/>
              </w:rPr>
            </w:pPr>
            <w:r w:rsidRPr="3F7B12E0">
              <w:rPr>
                <w:b/>
                <w:bCs/>
              </w:rPr>
              <w:t>M</w:t>
            </w:r>
            <w:r w:rsidRPr="3F7B12E0" w:rsidR="67BB6171">
              <w:rPr>
                <w:b/>
                <w:bCs/>
              </w:rPr>
              <w:t>s</w:t>
            </w:r>
            <w:r w:rsidRPr="3F7B12E0">
              <w:rPr>
                <w:b/>
                <w:bCs/>
              </w:rPr>
              <w:t xml:space="preserve"> Heba Salah El-Dein Kassab  </w:t>
            </w:r>
          </w:p>
          <w:p w:rsidRPr="002448EC" w:rsidR="0081295F" w:rsidP="00E3196E" w:rsidRDefault="0081295F" w14:paraId="48D378EE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N</w:t>
            </w:r>
            <w:r w:rsidRPr="002448EC">
              <w:rPr>
                <w:lang w:val="en-US"/>
              </w:rPr>
              <w:t>ational Plant Protection Organization</w:t>
            </w:r>
          </w:p>
          <w:p w:rsidRPr="002448EC" w:rsidR="001A4A60" w:rsidP="00E3196E" w:rsidRDefault="001A4A60" w14:paraId="1DF6E758" w14:textId="7777777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 xml:space="preserve">6, Michael Bakhoum St, </w:t>
            </w:r>
            <w:proofErr w:type="spellStart"/>
            <w:r w:rsidRPr="002448EC">
              <w:rPr>
                <w:lang w:val="en-US"/>
              </w:rPr>
              <w:t>Dokki</w:t>
            </w:r>
            <w:proofErr w:type="spellEnd"/>
            <w:r w:rsidRPr="002448EC">
              <w:rPr>
                <w:lang w:val="en-US"/>
              </w:rPr>
              <w:t xml:space="preserve">, Giza, </w:t>
            </w:r>
          </w:p>
          <w:p w:rsidRPr="002448EC" w:rsidR="007603A1" w:rsidP="00E3196E" w:rsidRDefault="007603A1" w14:paraId="0B2FFAA5" w14:textId="49C176C9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EGYPT</w:t>
            </w:r>
          </w:p>
          <w:p w:rsidRPr="00CD4DD7" w:rsidR="0081295F" w:rsidP="00E3196E" w:rsidRDefault="0081295F" w14:paraId="6AFA6F18" w14:textId="0DCF7A5D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 xml:space="preserve">Phone: </w:t>
            </w:r>
            <w:r w:rsidRPr="002448EC" w:rsidR="001A4A60">
              <w:t xml:space="preserve"> </w:t>
            </w:r>
            <w:r w:rsidRPr="002448EC" w:rsidR="001A4A60">
              <w:rPr>
                <w:lang w:val="en-US"/>
              </w:rPr>
              <w:t>+201005190669</w:t>
            </w:r>
          </w:p>
        </w:tc>
        <w:tc>
          <w:tcPr>
            <w:tcW w:w="3371" w:type="dxa"/>
            <w:shd w:val="clear" w:color="auto" w:fill="auto"/>
            <w:tcMar/>
          </w:tcPr>
          <w:p w:rsidRPr="00CD4DD7" w:rsidR="00CD4DD7" w:rsidP="00E3196E" w:rsidRDefault="00CD4DD7" w14:paraId="174AD1DD" w14:textId="77777777">
            <w:pPr>
              <w:pStyle w:val="IPPArialTable"/>
              <w:rPr>
                <w:lang w:val="en-US"/>
              </w:rPr>
            </w:pPr>
            <w:hyperlink w:history="1" r:id="rId15">
              <w:r w:rsidRPr="00CD4DD7">
                <w:rPr>
                  <w:color w:val="0563C1"/>
                  <w:u w:val="single"/>
                  <w:lang w:val="en-US"/>
                </w:rPr>
                <w:t>enghkassab@gmail.com</w:t>
              </w:r>
            </w:hyperlink>
            <w:r w:rsidRPr="00CD4DD7">
              <w:rPr>
                <w:lang w:val="en-US"/>
              </w:rPr>
              <w:t xml:space="preserve"> </w:t>
            </w:r>
          </w:p>
        </w:tc>
      </w:tr>
      <w:tr w:rsidRPr="002448EC" w:rsidR="007603A1" w:rsidTr="3C3081E2" w14:paraId="2F12F8C7" w14:textId="77777777">
        <w:trPr>
          <w:trHeight w:val="215"/>
        </w:trPr>
        <w:tc>
          <w:tcPr>
            <w:tcW w:w="1325" w:type="dxa"/>
            <w:tcMar/>
          </w:tcPr>
          <w:p w:rsidRPr="00CD4DD7" w:rsidR="00CD4DD7" w:rsidP="00E3196E" w:rsidRDefault="00CD4DD7" w14:paraId="40C583A3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North America</w:t>
            </w:r>
          </w:p>
        </w:tc>
        <w:tc>
          <w:tcPr>
            <w:tcW w:w="1299" w:type="dxa"/>
            <w:shd w:val="clear" w:color="auto" w:fill="auto"/>
            <w:tcMar/>
          </w:tcPr>
          <w:p w:rsidRPr="00CD4DD7" w:rsidR="00CD4DD7" w:rsidP="00E3196E" w:rsidRDefault="00CD4DD7" w14:paraId="7457D309" w14:textId="77777777">
            <w:pPr>
              <w:pStyle w:val="IPPArialTable"/>
              <w:rPr>
                <w:lang w:val="en-US"/>
              </w:rPr>
            </w:pPr>
            <w:r w:rsidRPr="00CD4DD7">
              <w:rPr>
                <w:lang w:val="en-US"/>
              </w:rPr>
              <w:t>United States of America</w:t>
            </w:r>
          </w:p>
        </w:tc>
        <w:tc>
          <w:tcPr>
            <w:tcW w:w="4098" w:type="dxa"/>
            <w:tcMar/>
          </w:tcPr>
          <w:p w:rsidRPr="009700D1" w:rsidR="00CD4DD7" w:rsidP="00E3196E" w:rsidRDefault="00CD4DD7" w14:paraId="62223937" w14:textId="59C19760">
            <w:pPr>
              <w:pStyle w:val="IPPArialTable"/>
              <w:rPr>
                <w:b/>
                <w:bCs/>
              </w:rPr>
            </w:pPr>
            <w:r w:rsidRPr="009700D1">
              <w:rPr>
                <w:b/>
                <w:bCs/>
              </w:rPr>
              <w:t>Ms Michelle Gray</w:t>
            </w:r>
          </w:p>
          <w:p w:rsidRPr="002448EC" w:rsidR="00492B03" w:rsidP="00E3196E" w:rsidRDefault="00492B03" w14:paraId="74CD94C6" w14:textId="7777777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 xml:space="preserve">Plant Protection and Quarantine </w:t>
            </w:r>
          </w:p>
          <w:p w:rsidRPr="002448EC" w:rsidR="00492B03" w:rsidP="00E3196E" w:rsidRDefault="00492B03" w14:paraId="2688EEB6" w14:textId="36C1DA5C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Animal and Plant Health Inspection Service 11409 Old Creedmoor Road, Raleigh, NC 27613</w:t>
            </w:r>
          </w:p>
          <w:p w:rsidRPr="002448EC" w:rsidR="007603A1" w:rsidP="00E3196E" w:rsidRDefault="007603A1" w14:paraId="304935C5" w14:textId="292C60C3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UNITED STATES OF AMERICA</w:t>
            </w:r>
          </w:p>
          <w:p w:rsidRPr="009700D1" w:rsidR="009700D1" w:rsidP="00E3196E" w:rsidRDefault="00D10CEA" w14:paraId="684803C4" w14:textId="2304E6AB">
            <w:pPr>
              <w:pStyle w:val="IPPArialTable"/>
            </w:pPr>
            <w:r w:rsidRPr="002448EC">
              <w:rPr>
                <w:lang w:val="en-US"/>
              </w:rPr>
              <w:t>Phone</w:t>
            </w:r>
            <w:proofErr w:type="gramStart"/>
            <w:r w:rsidRPr="002448EC">
              <w:rPr>
                <w:lang w:val="en-US"/>
              </w:rPr>
              <w:t xml:space="preserve">: </w:t>
            </w:r>
            <w:r w:rsidRPr="002448EC">
              <w:rPr>
                <w:color w:val="000000"/>
                <w:shd w:val="clear" w:color="auto" w:fill="FFFFFF"/>
              </w:rPr>
              <w:t xml:space="preserve"> </w:t>
            </w:r>
            <w:r w:rsidRPr="002448EC">
              <w:t>919</w:t>
            </w:r>
            <w:proofErr w:type="gramEnd"/>
            <w:r w:rsidRPr="002448EC">
              <w:t>-937-</w:t>
            </w:r>
            <w:r w:rsidRPr="002448EC">
              <w:rPr>
                <w:lang w:val="en-US"/>
              </w:rPr>
              <w:t>8528</w:t>
            </w:r>
            <w:r w:rsidRPr="002448EC">
              <w:t> </w:t>
            </w:r>
          </w:p>
        </w:tc>
        <w:tc>
          <w:tcPr>
            <w:tcW w:w="3371" w:type="dxa"/>
            <w:shd w:val="clear" w:color="auto" w:fill="auto"/>
            <w:tcMar/>
          </w:tcPr>
          <w:p w:rsidRPr="00CD4DD7" w:rsidR="00CD4DD7" w:rsidP="00E3196E" w:rsidRDefault="00CD4DD7" w14:paraId="0A1A53F1" w14:textId="77777777">
            <w:pPr>
              <w:pStyle w:val="IPPArialTable"/>
              <w:rPr>
                <w:lang w:val="en-US"/>
              </w:rPr>
            </w:pPr>
            <w:hyperlink w:history="1" r:id="rId16">
              <w:r w:rsidRPr="00CD4DD7">
                <w:rPr>
                  <w:color w:val="0563C1"/>
                  <w:u w:val="single"/>
                  <w:lang w:val="en-US"/>
                </w:rPr>
                <w:t>Michelle.L.Gray@usda.gov</w:t>
              </w:r>
            </w:hyperlink>
            <w:r w:rsidRPr="00CD4DD7">
              <w:rPr>
                <w:lang w:val="en-US"/>
              </w:rPr>
              <w:t xml:space="preserve">    </w:t>
            </w:r>
          </w:p>
        </w:tc>
      </w:tr>
      <w:tr w:rsidRPr="002448EC" w:rsidR="001A4A60" w:rsidTr="3C3081E2" w14:paraId="3F789A5A" w14:textId="77777777">
        <w:trPr>
          <w:trHeight w:val="215"/>
        </w:trPr>
        <w:tc>
          <w:tcPr>
            <w:tcW w:w="1325" w:type="dxa"/>
            <w:tcMar/>
          </w:tcPr>
          <w:p w:rsidRPr="002448EC" w:rsidR="001A4A60" w:rsidP="00E3196E" w:rsidRDefault="001A4A60" w14:paraId="46E7AAA9" w14:textId="0591DFD0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FAO Technical Working Group for One Health</w:t>
            </w:r>
          </w:p>
        </w:tc>
        <w:tc>
          <w:tcPr>
            <w:tcW w:w="1299" w:type="dxa"/>
            <w:shd w:val="clear" w:color="auto" w:fill="auto"/>
            <w:tcMar/>
          </w:tcPr>
          <w:p w:rsidRPr="002448EC" w:rsidR="001A4A60" w:rsidP="00E3196E" w:rsidRDefault="001A4A60" w14:paraId="408ADE73" w14:textId="3F4DD4E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FAO</w:t>
            </w:r>
          </w:p>
        </w:tc>
        <w:tc>
          <w:tcPr>
            <w:tcW w:w="4098" w:type="dxa"/>
            <w:tcMar/>
          </w:tcPr>
          <w:p w:rsidRPr="009700D1" w:rsidR="001A4A60" w:rsidP="00E3196E" w:rsidRDefault="001A4A60" w14:paraId="04B937D9" w14:textId="6A1B24C8">
            <w:pPr>
              <w:pStyle w:val="IPPArialTable"/>
              <w:rPr>
                <w:b/>
                <w:bCs/>
              </w:rPr>
            </w:pPr>
            <w:r w:rsidRPr="009700D1">
              <w:rPr>
                <w:b/>
                <w:bCs/>
              </w:rPr>
              <w:t>Ms Carmel Bullon</w:t>
            </w:r>
          </w:p>
          <w:p w:rsidRPr="002448EC" w:rsidR="001A4A60" w:rsidP="00E3196E" w:rsidRDefault="001A4A60" w14:paraId="1C906FC6" w14:textId="77777777">
            <w:pPr>
              <w:pStyle w:val="IPPArialTable"/>
            </w:pPr>
            <w:r w:rsidRPr="002448EC">
              <w:t>The Development Law Service (LEGN), FAO</w:t>
            </w:r>
          </w:p>
          <w:p w:rsidRPr="002448EC" w:rsidR="001A4A60" w:rsidP="00E3196E" w:rsidRDefault="001A4A60" w14:paraId="0697ABDF" w14:textId="77777777">
            <w:pPr>
              <w:pStyle w:val="IPPArialTable"/>
            </w:pPr>
            <w:r w:rsidRPr="002448EC">
              <w:t xml:space="preserve">Viale </w:t>
            </w:r>
            <w:proofErr w:type="spellStart"/>
            <w:r w:rsidRPr="002448EC">
              <w:t>delle</w:t>
            </w:r>
            <w:proofErr w:type="spellEnd"/>
            <w:r w:rsidRPr="002448EC">
              <w:t xml:space="preserve"> Terme di Caracalla, 00153 Rome, </w:t>
            </w:r>
          </w:p>
          <w:p w:rsidRPr="002448EC" w:rsidR="001A4A60" w:rsidP="00E3196E" w:rsidRDefault="001A4A60" w14:paraId="39CADC63" w14:textId="77777777">
            <w:pPr>
              <w:pStyle w:val="IPPArialTable"/>
            </w:pPr>
            <w:r w:rsidRPr="002448EC">
              <w:t>ITALY</w:t>
            </w:r>
          </w:p>
          <w:p w:rsidRPr="002448EC" w:rsidR="001A4A60" w:rsidP="00E3196E" w:rsidRDefault="001A4A60" w14:paraId="2A84BF70" w14:textId="60C36AF6">
            <w:pPr>
              <w:pStyle w:val="IPPArialTable"/>
            </w:pPr>
            <w:r w:rsidRPr="002448EC">
              <w:t xml:space="preserve">Phone: +39 06 570 </w:t>
            </w:r>
            <w:r w:rsidRPr="002448EC">
              <w:rPr>
                <w:spacing w:val="-3"/>
                <w:lang w:val="it-IT"/>
              </w:rPr>
              <w:t>54162</w:t>
            </w:r>
          </w:p>
        </w:tc>
        <w:tc>
          <w:tcPr>
            <w:tcW w:w="3371" w:type="dxa"/>
            <w:shd w:val="clear" w:color="auto" w:fill="auto"/>
            <w:tcMar/>
          </w:tcPr>
          <w:p w:rsidRPr="002448EC" w:rsidR="001A4A60" w:rsidP="00E3196E" w:rsidRDefault="001A4A60" w14:paraId="41B1077A" w14:textId="5A83E569">
            <w:pPr>
              <w:pStyle w:val="IPPArialTable"/>
            </w:pPr>
            <w:hyperlink r:id="rId17">
              <w:r w:rsidRPr="15E42A0B">
                <w:rPr>
                  <w:rStyle w:val="Hyperlink"/>
                  <w:rFonts w:eastAsia="Calibri" w:cs="Arial"/>
                  <w:color w:val="0563C1"/>
                  <w:lang w:val="en-CA"/>
                </w:rPr>
                <w:t>Carmen.Bullon@fao.org</w:t>
              </w:r>
            </w:hyperlink>
            <w:r>
              <w:t xml:space="preserve"> </w:t>
            </w:r>
          </w:p>
        </w:tc>
      </w:tr>
      <w:tr w:rsidRPr="002448EC" w:rsidR="001A4A60" w:rsidTr="3C3081E2" w14:paraId="42166A1A" w14:textId="77777777">
        <w:trPr>
          <w:trHeight w:val="215"/>
        </w:trPr>
        <w:tc>
          <w:tcPr>
            <w:tcW w:w="1325" w:type="dxa"/>
            <w:tcMar/>
          </w:tcPr>
          <w:p w:rsidRPr="002448EC" w:rsidR="001A4A60" w:rsidP="00E3196E" w:rsidRDefault="001A4A60" w14:paraId="43265CD9" w14:textId="28C1F0D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IPPC Secretariat</w:t>
            </w:r>
          </w:p>
        </w:tc>
        <w:tc>
          <w:tcPr>
            <w:tcW w:w="1299" w:type="dxa"/>
            <w:shd w:val="clear" w:color="auto" w:fill="auto"/>
            <w:tcMar/>
          </w:tcPr>
          <w:p w:rsidRPr="002448EC" w:rsidR="001A4A60" w:rsidP="00E3196E" w:rsidRDefault="001A4A60" w14:paraId="31C4D3F7" w14:textId="72B0947F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IPPC</w:t>
            </w:r>
          </w:p>
        </w:tc>
        <w:tc>
          <w:tcPr>
            <w:tcW w:w="4098" w:type="dxa"/>
            <w:tcMar/>
          </w:tcPr>
          <w:p w:rsidRPr="009700D1" w:rsidR="001A4A60" w:rsidP="00E3196E" w:rsidRDefault="001A4A60" w14:paraId="09053631" w14:textId="3390E9DC">
            <w:pPr>
              <w:pStyle w:val="IPPArialTable"/>
              <w:rPr>
                <w:b/>
                <w:bCs/>
              </w:rPr>
            </w:pPr>
            <w:r w:rsidRPr="009700D1">
              <w:rPr>
                <w:b/>
                <w:bCs/>
              </w:rPr>
              <w:t>Ms Sarah Brunel</w:t>
            </w:r>
          </w:p>
          <w:p w:rsidRPr="002448EC" w:rsidR="001A4A60" w:rsidP="00E3196E" w:rsidRDefault="001A4A60" w14:paraId="2E5DF76B" w14:textId="77777777">
            <w:pPr>
              <w:pStyle w:val="IPPArialTable"/>
            </w:pPr>
            <w:r w:rsidRPr="002448EC">
              <w:t>IPPC Secretariat, FAO</w:t>
            </w:r>
          </w:p>
          <w:p w:rsidRPr="002448EC" w:rsidR="002448EC" w:rsidP="00E3196E" w:rsidRDefault="002448EC" w14:paraId="65E99C49" w14:textId="77777777">
            <w:pPr>
              <w:pStyle w:val="IPPArialTable"/>
            </w:pPr>
            <w:r w:rsidRPr="002448EC">
              <w:t xml:space="preserve">Viale </w:t>
            </w:r>
            <w:proofErr w:type="spellStart"/>
            <w:r w:rsidRPr="002448EC">
              <w:t>delle</w:t>
            </w:r>
            <w:proofErr w:type="spellEnd"/>
            <w:r w:rsidRPr="002448EC">
              <w:t xml:space="preserve"> Terme di Caracalla, 00153 Rome, </w:t>
            </w:r>
          </w:p>
          <w:p w:rsidRPr="002448EC" w:rsidR="002448EC" w:rsidP="00E3196E" w:rsidRDefault="002448EC" w14:paraId="4E1D833F" w14:textId="77777777">
            <w:pPr>
              <w:pStyle w:val="IPPArialTable"/>
            </w:pPr>
            <w:r w:rsidRPr="002448EC">
              <w:t>ITALY</w:t>
            </w:r>
          </w:p>
          <w:p w:rsidRPr="002448EC" w:rsidR="002448EC" w:rsidP="00E3196E" w:rsidRDefault="002448EC" w14:paraId="67046A1E" w14:textId="0DBF5929">
            <w:pPr>
              <w:pStyle w:val="IPPArialTable"/>
            </w:pPr>
            <w:r w:rsidRPr="002448EC">
              <w:t xml:space="preserve">Phone: +39 06 570 53768                                 </w:t>
            </w:r>
          </w:p>
        </w:tc>
        <w:tc>
          <w:tcPr>
            <w:tcW w:w="3371" w:type="dxa"/>
            <w:shd w:val="clear" w:color="auto" w:fill="auto"/>
            <w:tcMar/>
          </w:tcPr>
          <w:p w:rsidRPr="002448EC" w:rsidR="001A4A60" w:rsidP="00E3196E" w:rsidRDefault="002448EC" w14:paraId="2F67F45D" w14:textId="7BF87DCD">
            <w:pPr>
              <w:pStyle w:val="IPPArialTable"/>
              <w:rPr>
                <w:rStyle w:val="Hyperlink"/>
                <w:rFonts w:eastAsia="Calibri" w:cs="Arial"/>
                <w:color w:val="0563C1"/>
                <w:szCs w:val="18"/>
                <w:lang w:val="en-CA"/>
              </w:rPr>
            </w:pPr>
            <w:hyperlink w:history="1" r:id="rId18">
              <w:r w:rsidRPr="002448EC">
                <w:rPr>
                  <w:rStyle w:val="Hyperlink"/>
                  <w:rFonts w:eastAsia="Calibri" w:cs="Arial"/>
                  <w:szCs w:val="18"/>
                  <w:lang w:val="en-CA"/>
                </w:rPr>
                <w:t>Sarah.Brunel@fao.org</w:t>
              </w:r>
            </w:hyperlink>
            <w:r w:rsidRPr="002448EC">
              <w:rPr>
                <w:rStyle w:val="Hyperlink"/>
                <w:rFonts w:eastAsia="Calibri" w:cs="Arial"/>
                <w:color w:val="0563C1"/>
                <w:szCs w:val="18"/>
                <w:lang w:val="en-CA"/>
              </w:rPr>
              <w:t xml:space="preserve"> </w:t>
            </w:r>
          </w:p>
        </w:tc>
      </w:tr>
      <w:tr w:rsidRPr="002448EC" w:rsidR="002448EC" w:rsidTr="3C3081E2" w14:paraId="1F537E4C" w14:textId="77777777">
        <w:trPr>
          <w:trHeight w:val="215"/>
        </w:trPr>
        <w:tc>
          <w:tcPr>
            <w:tcW w:w="1325" w:type="dxa"/>
            <w:tcMar/>
          </w:tcPr>
          <w:p w:rsidRPr="002448EC" w:rsidR="002448EC" w:rsidP="00E3196E" w:rsidRDefault="002448EC" w14:paraId="77585ADA" w14:textId="7777777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IPPC Secretariat</w:t>
            </w:r>
          </w:p>
        </w:tc>
        <w:tc>
          <w:tcPr>
            <w:tcW w:w="1299" w:type="dxa"/>
            <w:shd w:val="clear" w:color="auto" w:fill="auto"/>
            <w:tcMar/>
          </w:tcPr>
          <w:p w:rsidRPr="002448EC" w:rsidR="002448EC" w:rsidP="00E3196E" w:rsidRDefault="002448EC" w14:paraId="13A248B8" w14:textId="77777777">
            <w:pPr>
              <w:pStyle w:val="IPPArialTable"/>
              <w:rPr>
                <w:lang w:val="en-US"/>
              </w:rPr>
            </w:pPr>
            <w:r w:rsidRPr="002448EC">
              <w:rPr>
                <w:lang w:val="en-US"/>
              </w:rPr>
              <w:t>IPPC</w:t>
            </w:r>
          </w:p>
        </w:tc>
        <w:tc>
          <w:tcPr>
            <w:tcW w:w="4098" w:type="dxa"/>
            <w:tcMar/>
          </w:tcPr>
          <w:p w:rsidRPr="009700D1" w:rsidR="002448EC" w:rsidP="00E3196E" w:rsidRDefault="002448EC" w14:paraId="6876E601" w14:textId="787CA6A1">
            <w:pPr>
              <w:pStyle w:val="IPPArialTable"/>
              <w:rPr>
                <w:b/>
                <w:bCs/>
              </w:rPr>
            </w:pPr>
            <w:r w:rsidRPr="009700D1">
              <w:rPr>
                <w:b/>
                <w:bCs/>
              </w:rPr>
              <w:t>Ms Rokhila Madaminova</w:t>
            </w:r>
          </w:p>
          <w:p w:rsidRPr="009700D1" w:rsidR="002448EC" w:rsidP="00E3196E" w:rsidRDefault="002448EC" w14:paraId="3462B085" w14:textId="77777777">
            <w:pPr>
              <w:pStyle w:val="IPPArialTable"/>
            </w:pPr>
            <w:r w:rsidRPr="009700D1">
              <w:t>IPPC Secretariat, FAO</w:t>
            </w:r>
          </w:p>
          <w:p w:rsidRPr="009700D1" w:rsidR="002448EC" w:rsidP="00E3196E" w:rsidRDefault="002448EC" w14:paraId="491AB755" w14:textId="77777777">
            <w:pPr>
              <w:pStyle w:val="IPPArialTable"/>
            </w:pPr>
            <w:r w:rsidRPr="009700D1">
              <w:t xml:space="preserve">Viale </w:t>
            </w:r>
            <w:proofErr w:type="spellStart"/>
            <w:r w:rsidRPr="009700D1">
              <w:t>delle</w:t>
            </w:r>
            <w:proofErr w:type="spellEnd"/>
            <w:r w:rsidRPr="009700D1">
              <w:t xml:space="preserve"> Terme di Caracalla, 00153 Rome, </w:t>
            </w:r>
          </w:p>
          <w:p w:rsidRPr="009700D1" w:rsidR="002448EC" w:rsidP="00E3196E" w:rsidRDefault="002448EC" w14:paraId="20F809A1" w14:textId="77777777">
            <w:pPr>
              <w:pStyle w:val="IPPArialTable"/>
            </w:pPr>
            <w:r w:rsidRPr="009700D1">
              <w:t>ITALY</w:t>
            </w:r>
          </w:p>
          <w:p w:rsidRPr="009700D1" w:rsidR="002448EC" w:rsidP="00E3196E" w:rsidRDefault="002448EC" w14:paraId="66961F7B" w14:textId="31593037">
            <w:pPr>
              <w:pStyle w:val="IPPArialTable"/>
            </w:pPr>
            <w:r w:rsidRPr="009700D1">
              <w:t>Phone: +39 06 570 52556</w:t>
            </w:r>
          </w:p>
        </w:tc>
        <w:tc>
          <w:tcPr>
            <w:tcW w:w="3371" w:type="dxa"/>
            <w:shd w:val="clear" w:color="auto" w:fill="auto"/>
            <w:tcMar/>
          </w:tcPr>
          <w:p w:rsidRPr="002448EC" w:rsidR="002448EC" w:rsidP="00E3196E" w:rsidRDefault="002448EC" w14:paraId="2842A227" w14:textId="41CA5534">
            <w:pPr>
              <w:pStyle w:val="IPPArialTable"/>
              <w:rPr>
                <w:rStyle w:val="Hyperlink"/>
                <w:rFonts w:eastAsia="Calibri" w:cs="Arial"/>
                <w:color w:val="0563C1"/>
                <w:szCs w:val="18"/>
                <w:lang w:val="en-CA"/>
              </w:rPr>
            </w:pPr>
            <w:hyperlink w:history="1" r:id="rId19">
              <w:r w:rsidRPr="002448EC">
                <w:rPr>
                  <w:rStyle w:val="Hyperlink"/>
                  <w:rFonts w:eastAsia="Calibri" w:cs="Arial"/>
                  <w:szCs w:val="18"/>
                  <w:lang w:val="en-CA"/>
                </w:rPr>
                <w:t>Rokhila.Madaminova@fao.org</w:t>
              </w:r>
            </w:hyperlink>
            <w:r w:rsidRPr="002448EC">
              <w:rPr>
                <w:rStyle w:val="Hyperlink"/>
                <w:rFonts w:eastAsia="Calibri" w:cs="Arial"/>
                <w:color w:val="0563C1"/>
                <w:szCs w:val="18"/>
                <w:lang w:val="en-CA"/>
              </w:rPr>
              <w:t xml:space="preserve">  </w:t>
            </w:r>
          </w:p>
        </w:tc>
      </w:tr>
    </w:tbl>
    <w:p w:rsidRPr="00F53A17" w:rsidR="00F53A17" w:rsidP="00F53A17" w:rsidRDefault="00F53A17" w14:paraId="0A37501D" w14:textId="77777777">
      <w:pPr>
        <w:jc w:val="center"/>
        <w:rPr>
          <w:i/>
        </w:rPr>
      </w:pPr>
    </w:p>
    <w:p w:rsidR="00E510EF" w:rsidRDefault="00E510EF" w14:paraId="4101652C" w14:textId="77777777"/>
    <w:sectPr w:rsidR="00E510EF" w:rsidSect="00C61B7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orient="portrait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3FC0" w:rsidP="00F53A17" w:rsidRDefault="00073FC0" w14:paraId="5927E55C" w14:textId="77777777">
      <w:r>
        <w:separator/>
      </w:r>
    </w:p>
  </w:endnote>
  <w:endnote w:type="continuationSeparator" w:id="0">
    <w:p w:rsidR="00073FC0" w:rsidP="00F53A17" w:rsidRDefault="00073FC0" w14:paraId="3B5EF1B7" w14:textId="77777777">
      <w:r>
        <w:continuationSeparator/>
      </w:r>
    </w:p>
  </w:endnote>
  <w:endnote w:type="continuationNotice" w:id="1">
    <w:p w:rsidR="00073FC0" w:rsidRDefault="00073FC0" w14:paraId="74E4E17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3A17" w:rsidR="00CB465F" w:rsidP="00CB465F" w:rsidRDefault="00CB465F" w14:paraId="66E87EB5" w14:textId="77777777">
    <w:pPr>
      <w:pStyle w:val="IPPFooterLandscape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D26AE4">
      <w:rPr>
        <w:rFonts w:cs="Arial"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D26AE4">
      <w:rPr>
        <w:rFonts w:cs="Arial"/>
        <w:szCs w:val="18"/>
      </w:rPr>
      <w:t>2</w:t>
    </w:r>
    <w:r w:rsidRPr="00377B19">
      <w:rPr>
        <w:rFonts w:cs="Arial"/>
        <w:szCs w:val="18"/>
      </w:rPr>
      <w:fldChar w:fldCharType="end"/>
    </w:r>
  </w:p>
  <w:p w:rsidRPr="00CB465F" w:rsidR="00CB465F" w:rsidP="00CB465F" w:rsidRDefault="00CB465F" w14:paraId="1299C43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26081" w:rsidR="00F53A17" w:rsidP="00F53A17" w:rsidRDefault="00F53A17" w14:paraId="621B06FA" w14:textId="77777777">
    <w:pPr>
      <w:pStyle w:val="IPPFooterLandscape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D26AE4">
      <w:rPr>
        <w:rFonts w:cs="Arial"/>
        <w:szCs w:val="18"/>
      </w:rPr>
      <w:t>2</w:t>
    </w:r>
    <w:r w:rsidRPr="00377B19">
      <w:rPr>
        <w:rFonts w:cs="Arial"/>
        <w:szCs w:val="18"/>
      </w:rPr>
      <w:fldChar w:fldCharType="end"/>
    </w:r>
  </w:p>
  <w:p w:rsidR="00F53A17" w:rsidP="00F53A17" w:rsidRDefault="00F53A17" w14:paraId="4B99056E" w14:textId="77777777">
    <w:pPr>
      <w:pStyle w:val="IPPFootnot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3A17" w:rsidR="00F53A17" w:rsidP="00F53A17" w:rsidRDefault="00F53A17" w14:paraId="0257AB24" w14:textId="77777777">
    <w:pPr>
      <w:pStyle w:val="IPPFooterLandscape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D26AE4">
      <w:rPr>
        <w:rFonts w:cs="Arial"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D26AE4">
      <w:rPr>
        <w:rFonts w:cs="Arial"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3FC0" w:rsidP="00F53A17" w:rsidRDefault="00073FC0" w14:paraId="038401C5" w14:textId="77777777">
      <w:r>
        <w:separator/>
      </w:r>
    </w:p>
  </w:footnote>
  <w:footnote w:type="continuationSeparator" w:id="0">
    <w:p w:rsidR="00073FC0" w:rsidP="00F53A17" w:rsidRDefault="00073FC0" w14:paraId="33F23908" w14:textId="77777777">
      <w:r>
        <w:continuationSeparator/>
      </w:r>
    </w:p>
  </w:footnote>
  <w:footnote w:type="continuationNotice" w:id="1">
    <w:p w:rsidR="00073FC0" w:rsidRDefault="00073FC0" w14:paraId="280D9C8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A671D" w:rsidR="00CB465F" w:rsidP="00CB465F" w:rsidRDefault="007603A1" w14:paraId="7F944CD6" w14:textId="16B58129">
    <w:pPr>
      <w:pStyle w:val="IPPHeader"/>
      <w:rPr>
        <w:lang w:val="fr-FR"/>
      </w:rPr>
    </w:pPr>
    <w:r w:rsidRPr="007603A1">
      <w:rPr>
        <w:lang w:val="fr-FR"/>
      </w:rPr>
      <w:t xml:space="preserve">CPM Bureau FG on OH </w:t>
    </w:r>
    <w:proofErr w:type="spellStart"/>
    <w:r w:rsidRPr="007603A1">
      <w:rPr>
        <w:lang w:val="fr-FR"/>
      </w:rPr>
      <w:t>membership</w:t>
    </w:r>
    <w:proofErr w:type="spellEnd"/>
    <w:r w:rsidRPr="007603A1">
      <w:rPr>
        <w:lang w:val="fr-FR"/>
      </w:rPr>
      <w:t xml:space="preserve"> </w:t>
    </w:r>
    <w:proofErr w:type="spellStart"/>
    <w:r w:rsidRPr="007603A1">
      <w:rPr>
        <w:lang w:val="fr-FR"/>
      </w:rPr>
      <w:t>list</w:t>
    </w:r>
    <w:proofErr w:type="spellEnd"/>
  </w:p>
  <w:p w:rsidRPr="00CB465F" w:rsidR="00CB465F" w:rsidP="00CB465F" w:rsidRDefault="00CB465F" w14:paraId="1FC3994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53A17" w:rsidP="00F53A17" w:rsidRDefault="00F53A17" w14:paraId="6C3D25B9" w14:textId="77777777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C3FDA9" wp14:editId="20E72E5D">
          <wp:simplePos x="0" y="0"/>
          <wp:positionH relativeFrom="column">
            <wp:posOffset>-486050</wp:posOffset>
          </wp:positionH>
          <wp:positionV relativeFrom="paragraph">
            <wp:posOffset>198120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0" wp14:anchorId="670E304F" wp14:editId="26603452">
          <wp:simplePos x="0" y="0"/>
          <wp:positionH relativeFrom="page">
            <wp:posOffset>-28575</wp:posOffset>
          </wp:positionH>
          <wp:positionV relativeFrom="paragraph">
            <wp:posOffset>-435610</wp:posOffset>
          </wp:positionV>
          <wp:extent cx="7629525" cy="463550"/>
          <wp:effectExtent l="0" t="0" r="9525" b="0"/>
          <wp:wrapNone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F53A17" w:rsidR="00F53A17" w:rsidP="00F53A17" w:rsidRDefault="00F53A17" w14:paraId="7CC54F5A" w14:textId="77777777">
    <w:pPr>
      <w:pStyle w:val="IPPHeader"/>
      <w:ind w:left="1134"/>
    </w:pPr>
    <w:r w:rsidRPr="0029695F">
      <w:t>Internatio</w:t>
    </w:r>
    <w:r>
      <w:t>nal Plant Protection Convention</w:t>
    </w:r>
    <w:r>
      <w:tab/>
    </w:r>
    <w:r>
      <w:br/>
    </w:r>
    <w:r>
      <w:rPr>
        <w:i/>
      </w:rPr>
      <w:t>CPM Bureau membership 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53A17" w:rsidP="00F53A17" w:rsidRDefault="009763D2" w14:paraId="5BA0B13C" w14:textId="29FE4EE7">
    <w:pPr>
      <w:pStyle w:val="IPPHeader"/>
      <w:ind w:left="1134"/>
    </w:pPr>
    <w:r>
      <w:rPr>
        <w:noProof/>
      </w:rPr>
      <w:drawing>
        <wp:anchor distT="0" distB="0" distL="0" distR="0" simplePos="0" relativeHeight="251658242" behindDoc="0" locked="0" layoutInCell="1" allowOverlap="1" wp14:anchorId="1C25CFDC" wp14:editId="0FC1A52B">
          <wp:simplePos x="0" y="0"/>
          <wp:positionH relativeFrom="page">
            <wp:posOffset>-76200</wp:posOffset>
          </wp:positionH>
          <wp:positionV relativeFrom="page">
            <wp:posOffset>-7620</wp:posOffset>
          </wp:positionV>
          <wp:extent cx="7826830" cy="762000"/>
          <wp:effectExtent l="0" t="0" r="3175" b="0"/>
          <wp:wrapNone/>
          <wp:docPr id="994029392" name="Picture 99402939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683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763D2" w:rsidP="009763D2" w:rsidRDefault="009763D2" w14:paraId="635A35AF" w14:textId="77777777">
    <w:pPr>
      <w:pStyle w:val="IPPHeader"/>
    </w:pPr>
  </w:p>
  <w:p w:rsidR="00F53A17" w:rsidP="009763D2" w:rsidRDefault="00F53A17" w14:paraId="759EA11A" w14:textId="6931DBB2">
    <w:pPr>
      <w:pStyle w:val="IPPHeader"/>
    </w:pPr>
    <w:r w:rsidRPr="0029695F">
      <w:t>Internatio</w:t>
    </w:r>
    <w:r>
      <w:t>nal Plant Protection Convention</w:t>
    </w:r>
    <w:r>
      <w:tab/>
    </w:r>
    <w:r>
      <w:rPr>
        <w:i/>
      </w:rPr>
      <w:t>CPM Bureau</w:t>
    </w:r>
    <w:r w:rsidR="00CD4DD7">
      <w:rPr>
        <w:i/>
      </w:rPr>
      <w:t xml:space="preserve"> FG on OH</w:t>
    </w:r>
    <w:r>
      <w:rPr>
        <w:i/>
      </w:rPr>
      <w:t xml:space="preserve"> membership list</w:t>
    </w:r>
  </w:p>
  <w:p w:rsidR="00F53A17" w:rsidRDefault="00F53A17" w14:paraId="0562CB0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03838"/>
    <w:multiLevelType w:val="hybridMultilevel"/>
    <w:tmpl w:val="DC74DA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8390516"/>
    <w:multiLevelType w:val="hybridMultilevel"/>
    <w:tmpl w:val="AF24A2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5863032">
    <w:abstractNumId w:val="4"/>
  </w:num>
  <w:num w:numId="2" w16cid:durableId="469060081">
    <w:abstractNumId w:val="12"/>
  </w:num>
  <w:num w:numId="3" w16cid:durableId="1865826485">
    <w:abstractNumId w:val="9"/>
  </w:num>
  <w:num w:numId="4" w16cid:durableId="491217186">
    <w:abstractNumId w:val="2"/>
  </w:num>
  <w:num w:numId="5" w16cid:durableId="298531437">
    <w:abstractNumId w:val="1"/>
  </w:num>
  <w:num w:numId="6" w16cid:durableId="754280289">
    <w:abstractNumId w:val="5"/>
  </w:num>
  <w:num w:numId="7" w16cid:durableId="1388988712">
    <w:abstractNumId w:val="11"/>
  </w:num>
  <w:num w:numId="8" w16cid:durableId="1194535291">
    <w:abstractNumId w:val="8"/>
  </w:num>
  <w:num w:numId="9" w16cid:durableId="1046442351">
    <w:abstractNumId w:val="6"/>
  </w:num>
  <w:num w:numId="10" w16cid:durableId="554661174">
    <w:abstractNumId w:val="13"/>
  </w:num>
  <w:num w:numId="11" w16cid:durableId="1675493579">
    <w:abstractNumId w:val="3"/>
  </w:num>
  <w:num w:numId="12" w16cid:durableId="54691470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61166999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86201881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261259820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36170933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144420890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517888040">
    <w:abstractNumId w:val="0"/>
  </w:num>
  <w:num w:numId="19" w16cid:durableId="2032559910">
    <w:abstractNumId w:val="7"/>
  </w:num>
  <w:num w:numId="20" w16cid:durableId="2006669155">
    <w:abstractNumId w:val="10"/>
  </w:num>
  <w:num w:numId="21" w16cid:durableId="207246529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12793750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linkStyles/>
  <w:trackRevisions w:val="false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A17"/>
    <w:rsid w:val="00006DC2"/>
    <w:rsid w:val="00022C66"/>
    <w:rsid w:val="00047AF4"/>
    <w:rsid w:val="00071F73"/>
    <w:rsid w:val="00073FC0"/>
    <w:rsid w:val="000C551C"/>
    <w:rsid w:val="001340A4"/>
    <w:rsid w:val="0019077C"/>
    <w:rsid w:val="001A4A60"/>
    <w:rsid w:val="001E055D"/>
    <w:rsid w:val="001F4C8B"/>
    <w:rsid w:val="002269A0"/>
    <w:rsid w:val="002448EC"/>
    <w:rsid w:val="00273287"/>
    <w:rsid w:val="0028490C"/>
    <w:rsid w:val="002B77EA"/>
    <w:rsid w:val="002F20DE"/>
    <w:rsid w:val="00361721"/>
    <w:rsid w:val="003E0124"/>
    <w:rsid w:val="003E69C2"/>
    <w:rsid w:val="004529AE"/>
    <w:rsid w:val="004812F3"/>
    <w:rsid w:val="00492B03"/>
    <w:rsid w:val="004A3D99"/>
    <w:rsid w:val="004F2B17"/>
    <w:rsid w:val="0051125A"/>
    <w:rsid w:val="00582907"/>
    <w:rsid w:val="005A21B1"/>
    <w:rsid w:val="00606F5E"/>
    <w:rsid w:val="006402FB"/>
    <w:rsid w:val="00660E00"/>
    <w:rsid w:val="00665B11"/>
    <w:rsid w:val="006A0CC5"/>
    <w:rsid w:val="006A6AD9"/>
    <w:rsid w:val="006B275A"/>
    <w:rsid w:val="006C298D"/>
    <w:rsid w:val="006C2EB5"/>
    <w:rsid w:val="006D388D"/>
    <w:rsid w:val="006D4568"/>
    <w:rsid w:val="006F31E5"/>
    <w:rsid w:val="00724BF9"/>
    <w:rsid w:val="00727C36"/>
    <w:rsid w:val="00754254"/>
    <w:rsid w:val="007603A1"/>
    <w:rsid w:val="007F0302"/>
    <w:rsid w:val="0081295F"/>
    <w:rsid w:val="00813271"/>
    <w:rsid w:val="00826572"/>
    <w:rsid w:val="0088587B"/>
    <w:rsid w:val="00893209"/>
    <w:rsid w:val="009700D1"/>
    <w:rsid w:val="009763D2"/>
    <w:rsid w:val="00A06FED"/>
    <w:rsid w:val="00A82685"/>
    <w:rsid w:val="00AA1434"/>
    <w:rsid w:val="00AC2508"/>
    <w:rsid w:val="00AE45D1"/>
    <w:rsid w:val="00AE5C00"/>
    <w:rsid w:val="00B90FE7"/>
    <w:rsid w:val="00BC45B8"/>
    <w:rsid w:val="00C61B7E"/>
    <w:rsid w:val="00C7391B"/>
    <w:rsid w:val="00C958F3"/>
    <w:rsid w:val="00CB465F"/>
    <w:rsid w:val="00CD4DD7"/>
    <w:rsid w:val="00D10CEA"/>
    <w:rsid w:val="00D26AE4"/>
    <w:rsid w:val="00D53CAA"/>
    <w:rsid w:val="00D562EF"/>
    <w:rsid w:val="00D5669C"/>
    <w:rsid w:val="00D83C91"/>
    <w:rsid w:val="00DE324D"/>
    <w:rsid w:val="00DE751C"/>
    <w:rsid w:val="00E3196E"/>
    <w:rsid w:val="00E510EF"/>
    <w:rsid w:val="00E5398F"/>
    <w:rsid w:val="00E63840"/>
    <w:rsid w:val="00E65205"/>
    <w:rsid w:val="00ED1CF9"/>
    <w:rsid w:val="00F202D0"/>
    <w:rsid w:val="00F53A17"/>
    <w:rsid w:val="00FD0003"/>
    <w:rsid w:val="00FD2A07"/>
    <w:rsid w:val="0454A410"/>
    <w:rsid w:val="08382888"/>
    <w:rsid w:val="09104231"/>
    <w:rsid w:val="09379EFC"/>
    <w:rsid w:val="0A3B1D96"/>
    <w:rsid w:val="10E2A717"/>
    <w:rsid w:val="15E42A0B"/>
    <w:rsid w:val="161E1BEF"/>
    <w:rsid w:val="1AA1A81B"/>
    <w:rsid w:val="220BCD6B"/>
    <w:rsid w:val="251E061B"/>
    <w:rsid w:val="28A01C29"/>
    <w:rsid w:val="30D861AC"/>
    <w:rsid w:val="373C5E3E"/>
    <w:rsid w:val="3C3081E2"/>
    <w:rsid w:val="3F7B12E0"/>
    <w:rsid w:val="40DAB885"/>
    <w:rsid w:val="47E201AF"/>
    <w:rsid w:val="4D2CA668"/>
    <w:rsid w:val="5192F6D8"/>
    <w:rsid w:val="540BD866"/>
    <w:rsid w:val="59165391"/>
    <w:rsid w:val="5BFF3983"/>
    <w:rsid w:val="612F0FE7"/>
    <w:rsid w:val="67BB6171"/>
    <w:rsid w:val="6C513653"/>
    <w:rsid w:val="6C8CF3DE"/>
    <w:rsid w:val="6DE37BC3"/>
    <w:rsid w:val="702E1FC7"/>
    <w:rsid w:val="7594924F"/>
    <w:rsid w:val="75D36FC3"/>
    <w:rsid w:val="7A19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6CBC6D"/>
  <w15:chartTrackingRefBased/>
  <w15:docId w15:val="{7E6B00DD-FAF4-4D8E-89DF-20A34480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3A17"/>
    <w:pPr>
      <w:spacing w:after="0" w:line="240" w:lineRule="auto"/>
      <w:jc w:val="both"/>
    </w:pPr>
    <w:rPr>
      <w:rFonts w:ascii="Times New Roman" w:hAnsi="Times New Roman" w:eastAsia="MS Mincho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F53A1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53A1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53A1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F53A17"/>
    <w:pPr>
      <w:spacing w:after="200" w:line="276" w:lineRule="auto"/>
    </w:pPr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rsid w:val="00F53A17"/>
    <w:rPr>
      <w:rFonts w:ascii="Times New Roman" w:hAnsi="Times New Roman" w:eastAsia="MS Mincho"/>
      <w:b/>
      <w:bCs/>
      <w:szCs w:val="24"/>
      <w:lang w:val="en-GB" w:eastAsia="zh-CN"/>
    </w:rPr>
  </w:style>
  <w:style w:type="character" w:styleId="Heading2Char" w:customStyle="1">
    <w:name w:val="Heading 2 Char"/>
    <w:basedOn w:val="DefaultParagraphFont"/>
    <w:link w:val="Heading2"/>
    <w:rsid w:val="00F53A17"/>
    <w:rPr>
      <w:rFonts w:ascii="Calibri" w:hAnsi="Calibri" w:eastAsia="MS Mincho"/>
      <w:b/>
      <w:bCs/>
      <w:i/>
      <w:iCs/>
      <w:sz w:val="28"/>
      <w:szCs w:val="28"/>
      <w:lang w:val="en-GB" w:eastAsia="zh-CN"/>
    </w:rPr>
  </w:style>
  <w:style w:type="character" w:styleId="Heading3Char" w:customStyle="1">
    <w:name w:val="Heading 3 Char"/>
    <w:basedOn w:val="DefaultParagraphFont"/>
    <w:link w:val="Heading3"/>
    <w:rsid w:val="00F53A17"/>
    <w:rPr>
      <w:rFonts w:ascii="Calibri" w:hAnsi="Calibri" w:eastAsia="MS Mincho"/>
      <w:b/>
      <w:bCs/>
      <w:sz w:val="26"/>
      <w:szCs w:val="26"/>
      <w:lang w:val="en-GB" w:eastAsia="zh-CN"/>
    </w:rPr>
  </w:style>
  <w:style w:type="character" w:styleId="Hyperlink">
    <w:name w:val="Hyperlink"/>
    <w:basedOn w:val="DefaultParagraphFont"/>
    <w:unhideWhenUsed/>
    <w:rsid w:val="00F53A17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F53A1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53A1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53A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3A17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53A17"/>
    <w:rPr>
      <w:rFonts w:ascii="Times New Roman" w:hAnsi="Times New Roman" w:eastAsia="MS Mincho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A1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53A17"/>
    <w:rPr>
      <w:rFonts w:ascii="Times New Roman" w:hAnsi="Times New Roman" w:eastAsia="MS Mincho"/>
      <w:b/>
      <w:bCs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F53A17"/>
    <w:pPr>
      <w:spacing w:line="240" w:lineRule="atLeast"/>
      <w:ind w:left="800" w:leftChars="400"/>
    </w:pPr>
    <w:rPr>
      <w:rFonts w:ascii="Verdana" w:hAnsi="Verdana" w:eastAsia="Times New Roman"/>
      <w:sz w:val="20"/>
      <w:lang w:val="nl-NL" w:eastAsia="nl-NL"/>
    </w:rPr>
  </w:style>
  <w:style w:type="paragraph" w:styleId="BalloonText">
    <w:name w:val="Balloon Text"/>
    <w:basedOn w:val="Normal"/>
    <w:link w:val="BalloonTextChar"/>
    <w:rsid w:val="00F53A17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F53A17"/>
    <w:rPr>
      <w:rFonts w:ascii="Tahoma" w:hAnsi="Tahoma" w:eastAsia="MS Mincho" w:cs="Tahoma"/>
      <w:sz w:val="16"/>
      <w:szCs w:val="16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53A17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semiHidden/>
    <w:rsid w:val="00F53A17"/>
    <w:pPr>
      <w:spacing w:before="6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F53A17"/>
    <w:rPr>
      <w:rFonts w:ascii="Times New Roman" w:hAnsi="Times New Roman" w:eastAsia="MS Mincho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F53A17"/>
    <w:rPr>
      <w:vertAlign w:val="superscript"/>
    </w:rPr>
  </w:style>
  <w:style w:type="paragraph" w:styleId="Style" w:customStyle="1">
    <w:name w:val="Style"/>
    <w:basedOn w:val="Footer"/>
    <w:autoRedefine/>
    <w:qFormat/>
    <w:rsid w:val="00F53A17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paragraph" w:styleId="Footer">
    <w:name w:val="footer"/>
    <w:basedOn w:val="Normal"/>
    <w:link w:val="FooterChar"/>
    <w:rsid w:val="00F53A17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F53A17"/>
    <w:rPr>
      <w:rFonts w:ascii="Times New Roman" w:hAnsi="Times New Roman" w:eastAsia="MS Mincho"/>
      <w:szCs w:val="24"/>
      <w:lang w:val="en-GB" w:eastAsia="zh-CN"/>
    </w:rPr>
  </w:style>
  <w:style w:type="character" w:styleId="PageNumber">
    <w:name w:val="page number"/>
    <w:rsid w:val="00F53A17"/>
    <w:rPr>
      <w:rFonts w:ascii="Arial" w:hAnsi="Arial"/>
      <w:b/>
      <w:sz w:val="18"/>
    </w:rPr>
  </w:style>
  <w:style w:type="paragraph" w:styleId="IPPArialFootnote" w:customStyle="1">
    <w:name w:val="IPP Arial Footnote"/>
    <w:basedOn w:val="IPPArialTable"/>
    <w:qFormat/>
    <w:rsid w:val="00F53A17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F53A17"/>
    <w:pPr>
      <w:spacing w:after="240"/>
    </w:pPr>
    <w:rPr>
      <w:sz w:val="24"/>
    </w:rPr>
  </w:style>
  <w:style w:type="paragraph" w:styleId="IPPBullet2" w:customStyle="1">
    <w:name w:val="IPP Bullet2"/>
    <w:basedOn w:val="IPPNormal"/>
    <w:next w:val="IPPBullet1"/>
    <w:qFormat/>
    <w:rsid w:val="00F53A17"/>
    <w:pPr>
      <w:numPr>
        <w:numId w:val="7"/>
      </w:numPr>
      <w:tabs>
        <w:tab w:val="left" w:pos="1134"/>
      </w:tabs>
      <w:spacing w:after="60"/>
    </w:pPr>
  </w:style>
  <w:style w:type="paragraph" w:styleId="IPPQuote" w:customStyle="1">
    <w:name w:val="IPP Quote"/>
    <w:basedOn w:val="IPPNormal"/>
    <w:qFormat/>
    <w:rsid w:val="00F53A17"/>
    <w:pPr>
      <w:ind w:left="851" w:right="851"/>
    </w:pPr>
    <w:rPr>
      <w:sz w:val="18"/>
    </w:rPr>
  </w:style>
  <w:style w:type="paragraph" w:styleId="IPPNormal" w:customStyle="1">
    <w:name w:val="IPP Normal"/>
    <w:basedOn w:val="Normal"/>
    <w:link w:val="IPPNormalChar"/>
    <w:qFormat/>
    <w:rsid w:val="00F53A17"/>
    <w:pPr>
      <w:spacing w:after="180"/>
    </w:pPr>
    <w:rPr>
      <w:rFonts w:eastAsia="Times"/>
    </w:rPr>
  </w:style>
  <w:style w:type="paragraph" w:styleId="IPPIndentClose" w:customStyle="1">
    <w:name w:val="IPP Indent Close"/>
    <w:basedOn w:val="IPPNormal"/>
    <w:qFormat/>
    <w:rsid w:val="00F53A17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F53A17"/>
    <w:pPr>
      <w:spacing w:after="180"/>
    </w:pPr>
  </w:style>
  <w:style w:type="paragraph" w:styleId="IPPFootnote" w:customStyle="1">
    <w:name w:val="IPP Footnote"/>
    <w:basedOn w:val="IPPArialFootnote"/>
    <w:qFormat/>
    <w:rsid w:val="00F53A17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3"/>
    <w:basedOn w:val="IPPNormal"/>
    <w:qFormat/>
    <w:rsid w:val="00F53A1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basedOn w:val="DefaultParagraphFont"/>
    <w:rsid w:val="00F53A17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basedOn w:val="PlainTextChar"/>
    <w:rsid w:val="00F53A17"/>
    <w:rPr>
      <w:rFonts w:ascii="Times New Roman" w:hAnsi="Times New Roman" w:eastAsia="Times"/>
      <w:b/>
      <w:sz w:val="22"/>
      <w:szCs w:val="21"/>
      <w:lang w:val="en-AU" w:eastAsia="zh-CN"/>
    </w:rPr>
  </w:style>
  <w:style w:type="paragraph" w:styleId="IPPHeadSection" w:customStyle="1">
    <w:name w:val="IPP HeadSection"/>
    <w:basedOn w:val="Normal"/>
    <w:next w:val="Normal"/>
    <w:qFormat/>
    <w:rsid w:val="00F53A1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Heading1" w:customStyle="1">
    <w:name w:val="IPP Heading1"/>
    <w:basedOn w:val="IPPNormal"/>
    <w:next w:val="IPPNormal"/>
    <w:qFormat/>
    <w:rsid w:val="00F53A1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F53A17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basedOn w:val="DefaultParagraphFont"/>
    <w:rsid w:val="00F53A17"/>
    <w:rPr>
      <w:rFonts w:ascii="Times New Roman" w:hAnsi="Times New Roman"/>
      <w:sz w:val="22"/>
      <w:u w:val="single"/>
      <w:lang w:val="en-US"/>
    </w:rPr>
  </w:style>
  <w:style w:type="paragraph" w:styleId="IPPBullet1" w:customStyle="1">
    <w:name w:val="IPP Bullet1"/>
    <w:basedOn w:val="IPPBullet1Last"/>
    <w:qFormat/>
    <w:rsid w:val="00F53A17"/>
    <w:pPr>
      <w:numPr>
        <w:numId w:val="20"/>
      </w:num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F53A17"/>
    <w:pPr>
      <w:numPr>
        <w:numId w:val="8"/>
      </w:numPr>
    </w:pPr>
  </w:style>
  <w:style w:type="character" w:styleId="IPPNormalstrikethrough" w:customStyle="1">
    <w:name w:val="IPP Normal strikethrough"/>
    <w:rsid w:val="00F53A17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F53A1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F53A1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Header" w:customStyle="1">
    <w:name w:val="IPP Header"/>
    <w:basedOn w:val="Normal"/>
    <w:qFormat/>
    <w:rsid w:val="00F53A17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IPPAnnexHead" w:customStyle="1">
    <w:name w:val="IPP AnnexHead"/>
    <w:basedOn w:val="IPPNormal"/>
    <w:next w:val="IPPNormal"/>
    <w:qFormat/>
    <w:rsid w:val="00F53A1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styleId="IPPParagraphnumberedlist" w:customStyle="1">
    <w:name w:val="IPP Paragraph numbered list"/>
    <w:rsid w:val="00F53A17"/>
    <w:pPr>
      <w:numPr>
        <w:numId w:val="6"/>
      </w:numPr>
    </w:pPr>
  </w:style>
  <w:style w:type="paragraph" w:styleId="IPPNormalCloseSpace" w:customStyle="1">
    <w:name w:val="IPP NormalCloseSpace"/>
    <w:basedOn w:val="Normal"/>
    <w:qFormat/>
    <w:rsid w:val="00F53A17"/>
    <w:pPr>
      <w:keepNext/>
      <w:spacing w:after="60"/>
    </w:pPr>
  </w:style>
  <w:style w:type="paragraph" w:styleId="IPPHeading2" w:customStyle="1">
    <w:name w:val="IPP Heading2"/>
    <w:basedOn w:val="IPPNormal"/>
    <w:next w:val="IPPNormal"/>
    <w:qFormat/>
    <w:rsid w:val="00F53A1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Footer" w:customStyle="1">
    <w:name w:val="IPP Footer"/>
    <w:basedOn w:val="IPPHeader"/>
    <w:next w:val="PlainText"/>
    <w:qFormat/>
    <w:rsid w:val="00F53A17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53A1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53A1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53A1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53A1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53A1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53A1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53A1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53A1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53A17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F53A17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F53A17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F53A17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F53A17"/>
    <w:pPr>
      <w:pBdr>
        <w:bottom w:val="single" w:color="auto" w:sz="4" w:space="1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53A17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F53A17"/>
    <w:rPr>
      <w:rFonts w:ascii="Courier" w:hAnsi="Courier" w:eastAsia="Times"/>
      <w:sz w:val="21"/>
      <w:szCs w:val="21"/>
      <w:lang w:val="en-AU" w:eastAsia="zh-CN"/>
    </w:rPr>
  </w:style>
  <w:style w:type="paragraph" w:styleId="IPPLetterList" w:customStyle="1">
    <w:name w:val="IPP LetterList"/>
    <w:basedOn w:val="IPPBullet2"/>
    <w:qFormat/>
    <w:rsid w:val="00F53A17"/>
    <w:pPr>
      <w:numPr>
        <w:numId w:val="3"/>
      </w:numPr>
      <w:jc w:val="left"/>
    </w:pPr>
  </w:style>
  <w:style w:type="paragraph" w:styleId="IPPLetterListIndent" w:customStyle="1">
    <w:name w:val="IPP LetterList Indent"/>
    <w:basedOn w:val="IPPLetterList"/>
    <w:qFormat/>
    <w:rsid w:val="00F53A17"/>
    <w:pPr>
      <w:numPr>
        <w:numId w:val="4"/>
      </w:numPr>
    </w:pPr>
  </w:style>
  <w:style w:type="paragraph" w:styleId="IPPFooterLandscape" w:customStyle="1">
    <w:name w:val="IPP Footer Landscape"/>
    <w:basedOn w:val="IPPHeaderlandscape"/>
    <w:qFormat/>
    <w:rsid w:val="00F53A17"/>
    <w:pPr>
      <w:pBdr>
        <w:top w:val="single" w:color="auto" w:sz="4" w:space="1"/>
        <w:bottom w:val="none" w:color="auto" w:sz="0" w:space="0"/>
      </w:pBdr>
      <w:jc w:val="right"/>
    </w:pPr>
    <w:rPr>
      <w:b/>
    </w:rPr>
  </w:style>
  <w:style w:type="paragraph" w:styleId="IPPSubheadSpace" w:customStyle="1">
    <w:name w:val="IPP Subhead Space"/>
    <w:basedOn w:val="IPPSubhead"/>
    <w:qFormat/>
    <w:rsid w:val="00F53A17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F53A17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F53A17"/>
    <w:pPr>
      <w:numPr>
        <w:numId w:val="9"/>
      </w:numPr>
    </w:pPr>
  </w:style>
  <w:style w:type="paragraph" w:styleId="IPPHdg2Num" w:customStyle="1">
    <w:name w:val="IPP Hdg2Num"/>
    <w:basedOn w:val="IPPHeading2"/>
    <w:next w:val="IPPNormal"/>
    <w:qFormat/>
    <w:rsid w:val="00F53A17"/>
    <w:pPr>
      <w:numPr>
        <w:ilvl w:val="1"/>
        <w:numId w:val="10"/>
      </w:numPr>
    </w:pPr>
  </w:style>
  <w:style w:type="paragraph" w:styleId="IPPNumberedList" w:customStyle="1">
    <w:name w:val="IPP NumberedList"/>
    <w:basedOn w:val="IPPBullet1"/>
    <w:qFormat/>
    <w:rsid w:val="00F53A17"/>
    <w:pPr>
      <w:numPr>
        <w:numId w:val="18"/>
      </w:numPr>
    </w:pPr>
  </w:style>
  <w:style w:type="paragraph" w:styleId="Header">
    <w:name w:val="header"/>
    <w:basedOn w:val="Normal"/>
    <w:link w:val="HeaderChar"/>
    <w:rsid w:val="00F53A17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F53A17"/>
    <w:rPr>
      <w:rFonts w:ascii="Times New Roman" w:hAnsi="Times New Roman" w:eastAsia="MS Mincho"/>
      <w:szCs w:val="24"/>
      <w:lang w:val="en-GB" w:eastAsia="zh-CN"/>
    </w:rPr>
  </w:style>
  <w:style w:type="character" w:styleId="Strong">
    <w:name w:val="Strong"/>
    <w:basedOn w:val="DefaultParagraphFont"/>
    <w:uiPriority w:val="22"/>
    <w:qFormat/>
    <w:rsid w:val="00F53A17"/>
    <w:rPr>
      <w:b/>
      <w:bCs/>
    </w:rPr>
  </w:style>
  <w:style w:type="paragraph" w:styleId="IPPParagraphnumbering" w:customStyle="1">
    <w:name w:val="IPP Paragraph numbering"/>
    <w:basedOn w:val="IPPNormal"/>
    <w:uiPriority w:val="99"/>
    <w:qFormat/>
    <w:rsid w:val="00F53A17"/>
    <w:pPr>
      <w:tabs>
        <w:tab w:val="num" w:pos="0"/>
      </w:tabs>
      <w:ind w:hanging="482"/>
    </w:pPr>
    <w:rPr>
      <w:lang w:val="en-US"/>
    </w:rPr>
  </w:style>
  <w:style w:type="paragraph" w:styleId="IPPParagraphnumberingclose" w:customStyle="1">
    <w:name w:val="IPP Paragraph numbering close"/>
    <w:basedOn w:val="IPPParagraphnumbering"/>
    <w:qFormat/>
    <w:rsid w:val="00F53A17"/>
    <w:pPr>
      <w:keepNext/>
      <w:tabs>
        <w:tab w:val="clear" w:pos="0"/>
      </w:tabs>
      <w:spacing w:after="60"/>
      <w:ind w:firstLine="0"/>
    </w:pPr>
  </w:style>
  <w:style w:type="paragraph" w:styleId="IPPNumberedListLast" w:customStyle="1">
    <w:name w:val="IPP NumberedListLast"/>
    <w:basedOn w:val="IPPNumberedList"/>
    <w:qFormat/>
    <w:rsid w:val="00F53A17"/>
    <w:pPr>
      <w:numPr>
        <w:numId w:val="0"/>
      </w:numPr>
      <w:spacing w:after="180"/>
    </w:pPr>
  </w:style>
  <w:style w:type="paragraph" w:styleId="IPPPargraphnumbering" w:customStyle="1">
    <w:name w:val="IPP Pargraph numbering"/>
    <w:basedOn w:val="IPPNormal"/>
    <w:qFormat/>
    <w:rsid w:val="00F53A17"/>
    <w:pPr>
      <w:tabs>
        <w:tab w:val="num" w:pos="360"/>
      </w:tabs>
    </w:pPr>
    <w:rPr>
      <w:rFonts w:cs="Times New Roman"/>
      <w:lang w:val="en-US"/>
    </w:rPr>
  </w:style>
  <w:style w:type="character" w:styleId="IPPNormalChar" w:customStyle="1">
    <w:name w:val="IPP Normal Char"/>
    <w:link w:val="IPPNormal"/>
    <w:rsid w:val="00F53A17"/>
    <w:rPr>
      <w:rFonts w:ascii="Times New Roman" w:hAnsi="Times New Roman" w:eastAsia="Times"/>
      <w:szCs w:val="24"/>
      <w:lang w:val="en-GB" w:eastAsia="zh-CN"/>
    </w:rPr>
  </w:style>
  <w:style w:type="character" w:styleId="normaltextrun" w:customStyle="1">
    <w:name w:val="normaltextrun"/>
    <w:basedOn w:val="DefaultParagraphFont"/>
    <w:rsid w:val="00F53A17"/>
  </w:style>
  <w:style w:type="paragraph" w:styleId="paragraph" w:customStyle="1">
    <w:name w:val="paragraph"/>
    <w:basedOn w:val="Normal"/>
    <w:rsid w:val="00F53A17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77EA"/>
    <w:rPr>
      <w:color w:val="605E5C"/>
      <w:shd w:val="clear" w:color="auto" w:fill="E1DFDD"/>
    </w:rPr>
  </w:style>
  <w:style w:type="numbering" w:styleId="IPPParagraphnumberedlist1" w:customStyle="1">
    <w:name w:val="IPP Paragraph numbered list1"/>
    <w:rsid w:val="00CD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alvaro.sepulveda@sag.gob.cl" TargetMode="External" Id="rId13" /><Relationship Type="http://schemas.openxmlformats.org/officeDocument/2006/relationships/hyperlink" Target="mailto:Sarah.Brunel@fao.org" TargetMode="External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header" Target="header2.xml" Id="rId21" /><Relationship Type="http://schemas.openxmlformats.org/officeDocument/2006/relationships/webSettings" Target="webSettings.xml" Id="rId7" /><Relationship Type="http://schemas.openxmlformats.org/officeDocument/2006/relationships/hyperlink" Target="mailto:philippe.reignault@anses.fr" TargetMode="External" Id="rId12" /><Relationship Type="http://schemas.openxmlformats.org/officeDocument/2006/relationships/hyperlink" Target="mailto:Carmen.Bullon@fao.org" TargetMode="External" Id="rId17" /><Relationship Type="http://schemas.openxmlformats.org/officeDocument/2006/relationships/footer" Target="footer3.xml" Id="rId25" /><Relationship Type="http://schemas.openxmlformats.org/officeDocument/2006/relationships/customXml" Target="../customXml/item2.xml" Id="rId2" /><Relationship Type="http://schemas.openxmlformats.org/officeDocument/2006/relationships/hyperlink" Target="mailto:Michelle.L.Gray@usda.gov" TargetMode="External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h.tonnang@cgiar.org" TargetMode="External" Id="rId11" /><Relationship Type="http://schemas.openxmlformats.org/officeDocument/2006/relationships/header" Target="header3.xml" Id="rId24" /><Relationship Type="http://schemas.openxmlformats.org/officeDocument/2006/relationships/styles" Target="styles.xml" Id="rId5" /><Relationship Type="http://schemas.openxmlformats.org/officeDocument/2006/relationships/hyperlink" Target="mailto:enghkassab@gmail.com" TargetMode="External" Id="rId15" /><Relationship Type="http://schemas.openxmlformats.org/officeDocument/2006/relationships/footer" Target="footer2.xml" Id="rId23" /><Relationship Type="http://schemas.openxmlformats.org/officeDocument/2006/relationships/hyperlink" Target="mailto:htonnang@gmail.com" TargetMode="External" Id="rId10" /><Relationship Type="http://schemas.openxmlformats.org/officeDocument/2006/relationships/hyperlink" Target="mailto:Rokhila.Madaminova@fao.org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mailto:temarama.anguna@cookislands.gov.ck" TargetMode="External" Id="rId14" /><Relationship Type="http://schemas.openxmlformats.org/officeDocument/2006/relationships/footer" Target="footer1.xml" Id="rId22" /><Relationship Type="http://schemas.openxmlformats.org/officeDocument/2006/relationships/theme" Target="theme/theme1.xml" Id="rId27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H\Downloads\05_TPG_2023_Phytosanitary_Terminology_2023-02-17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9EFD37-BB36-41D1-890E-AA94808CF361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ea6feb38-a85a-45e8-92e9-814486bbe375"/>
    <ds:schemaRef ds:uri="http://schemas.microsoft.com/office/infopath/2007/PartnerControls"/>
    <ds:schemaRef ds:uri="a05d7f75-f42e-4288-8809-604fd4d9691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2266DE4-5A3C-48AD-86AE-17587C6BCE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BF32FD-9D01-4CA2-9B56-1B82F2174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05_TPG_2023_Phytosanitary_Terminology_2023-02-17.docx</ap:Template>
  <ap:Application>Microsoft Word for the web</ap:Application>
  <ap:DocSecurity>4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Krah, Emmanuel (NSPD)</dc:creator>
  <keywords/>
  <dc:description/>
  <lastModifiedBy>Madaminova, Rokhila (NSPD)</lastModifiedBy>
  <revision>60</revision>
  <lastPrinted>2025-01-28T08:30:00.0000000Z</lastPrinted>
  <dcterms:created xsi:type="dcterms:W3CDTF">2024-05-03T02:41:00.0000000Z</dcterms:created>
  <dcterms:modified xsi:type="dcterms:W3CDTF">2025-04-30T09:29:11.4018229Z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