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4F802" w14:textId="720C76ED" w:rsidR="000440A1" w:rsidRPr="00D355ED" w:rsidRDefault="000440A1" w:rsidP="00CF6A99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202</w:t>
      </w:r>
      <w:r w:rsidR="00C2731C">
        <w:rPr>
          <w:color w:val="000000" w:themeColor="text1"/>
          <w:lang w:val="en-US"/>
        </w:rPr>
        <w:t>5</w:t>
      </w:r>
      <w:r w:rsidRPr="00D355ED">
        <w:rPr>
          <w:color w:val="000000" w:themeColor="text1"/>
          <w:lang w:val="en-US"/>
        </w:rPr>
        <w:t>-</w:t>
      </w:r>
      <w:r w:rsidR="00C2731C">
        <w:rPr>
          <w:color w:val="000000" w:themeColor="text1"/>
          <w:lang w:val="en-US"/>
        </w:rPr>
        <w:t>06</w:t>
      </w:r>
      <w:r w:rsidRPr="00D355ED">
        <w:rPr>
          <w:color w:val="000000" w:themeColor="text1"/>
          <w:lang w:val="en-US"/>
        </w:rPr>
        <w:t xml:space="preserve"> Call for experts</w:t>
      </w:r>
      <w:r w:rsidR="00CF6A99">
        <w:rPr>
          <w:color w:val="000000" w:themeColor="text1"/>
          <w:lang w:val="en-US"/>
        </w:rPr>
        <w:t xml:space="preserve">: </w:t>
      </w:r>
      <w:r w:rsidR="00CF6A99" w:rsidRPr="00CF6A99">
        <w:rPr>
          <w:color w:val="000000" w:themeColor="text1"/>
          <w:lang w:val="en-US"/>
        </w:rPr>
        <w:t xml:space="preserve">CPM Focus Group on Diagnostic Laboratory Networking </w:t>
      </w:r>
    </w:p>
    <w:p w14:paraId="4E235050" w14:textId="6A01EDBF" w:rsidR="00C10D44" w:rsidRPr="00D355ED" w:rsidRDefault="00C10D44" w:rsidP="00C10D44">
      <w:pPr>
        <w:pStyle w:val="IPPContentsHead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Nominee details</w:t>
      </w:r>
      <w:r w:rsidR="00FD00DD" w:rsidRPr="00D355ED">
        <w:rPr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D355ED" w:rsidRDefault="00331C7C" w:rsidP="00331C7C">
      <w:pPr>
        <w:pStyle w:val="IPPNormal"/>
        <w:rPr>
          <w:color w:val="000000" w:themeColor="text1"/>
          <w:lang w:val="en-US"/>
        </w:rPr>
      </w:pPr>
      <w:r w:rsidRPr="00D355ED">
        <w:rPr>
          <w:b/>
          <w:bCs/>
          <w:color w:val="000000" w:themeColor="text1"/>
          <w:lang w:val="en-US"/>
        </w:rPr>
        <w:t>Submission date:</w:t>
      </w:r>
      <w:r w:rsidRPr="00D355ED">
        <w:rPr>
          <w:color w:val="000000" w:themeColor="text1"/>
          <w:lang w:val="en-US"/>
        </w:rPr>
        <w:t xml:space="preserve"> </w:t>
      </w:r>
      <w:sdt>
        <w:sdtPr>
          <w:rPr>
            <w:color w:val="000000" w:themeColor="text1"/>
            <w:lang w:val="en-US"/>
          </w:rPr>
          <w:alias w:val="today"/>
          <w:tag w:val="today"/>
          <w:id w:val="38798398"/>
          <w:placeholder>
            <w:docPart w:val="5F89A6B5802A4BB7B219BD23AFB5A2E2"/>
          </w:placeholder>
          <w:showingPlcHdr/>
          <w:text/>
        </w:sdtPr>
        <w:sdtEndPr/>
        <w:sdtContent>
          <w:r w:rsidRPr="00D355E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D355ED" w:rsidRDefault="00340FBB" w:rsidP="00BF0D19">
      <w:pPr>
        <w:pStyle w:val="IPPHeading1"/>
        <w:numPr>
          <w:ilvl w:val="0"/>
          <w:numId w:val="17"/>
        </w:numPr>
        <w:rPr>
          <w:color w:val="000000" w:themeColor="text1"/>
        </w:rPr>
      </w:pPr>
      <w:r w:rsidRPr="00D355ED">
        <w:rPr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355ED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4E2B352F" w:rsidR="00BF0D19" w:rsidRPr="00D355ED" w:rsidRDefault="001F2190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Country of the nominee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C10D44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full name and 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ISO Alpha-3)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D355ED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1BC8B2E2" w:rsidR="00BF0D19" w:rsidRPr="00D355ED" w:rsidRDefault="00E21037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RPPO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supporting the nomination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D355ED" w:rsidRDefault="0021181D" w:rsidP="00314B27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D355ED" w:rsidRDefault="00F936F8" w:rsidP="00F936F8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Times New Roman" w:hAnsi="Times New Roman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D355ED" w:rsidRDefault="00CF5519" w:rsidP="00F936F8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  <w:lang w:val="en-US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355ED" w:rsidRDefault="001F2190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FE5CB931E9D84CF2828A1E82899A2D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D355ED" w:rsidRDefault="00787382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Times New Roman" w:hAnsi="Times New Roman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D355ED" w:rsidRDefault="00CF5519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D355ED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355ED" w:rsidRDefault="00E30208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ominee's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current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D355ED" w:rsidRDefault="0035204D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specific expertise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173882E3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12542B7C" w:rsidR="001910D2" w:rsidRPr="00D355ED" w:rsidRDefault="007366A3" w:rsidP="007366A3">
            <w:pPr>
              <w:pStyle w:val="IPPArialFootnote"/>
              <w:ind w:left="0"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the operation and functioning of plant health diagnostic laboratories and procedures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1747762958"/>
            <w:placeholder>
              <w:docPart w:val="9D207B9EFACB4EF785A094172CC58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D355ED" w:rsidRDefault="009C5ACE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F118C4" w:rsidRPr="00D355ED" w14:paraId="462F324C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F8800E2" w14:textId="49E62BB9" w:rsidR="00F118C4" w:rsidRPr="00D355ED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laboratory network, experience in diagnostic laboratory for plant pests, plant pathology, entomology, and including morphological or molecular pest detection and identification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-2087444996"/>
            <w:placeholder>
              <w:docPart w:val="E2D76E735AC641DEA2FE78D1620003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96C5CE" w14:textId="553BBE44" w:rsidR="00F118C4" w:rsidRDefault="00F118C4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F118C4" w:rsidRPr="00D355ED" w14:paraId="718D1150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EB9FFDB" w14:textId="6766A7E9" w:rsidR="00F118C4" w:rsidRPr="00D355ED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Extent and relevance of experience in survey designs, concept notes and project management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_DP"/>
            <w:tag w:val="Specific_E/Develop_DP"/>
            <w:id w:val="-1253043285"/>
            <w:placeholder>
              <w:docPart w:val="439B0721DC8F4BAC87529DCC2D1B013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0993B84" w14:textId="6B2978DD" w:rsidR="00F118C4" w:rsidRDefault="00F118C4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F118C4" w:rsidRPr="00D355ED" w14:paraId="14E36ACA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6D2A69" w14:textId="55DE8E26" w:rsidR="00F118C4" w:rsidRPr="00D355ED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Development and use of international and regional standards for phytosanitary measures.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Use_Morp"/>
            <w:tag w:val="Specific_E/Use_Morp"/>
            <w:id w:val="1760793856"/>
            <w:placeholder>
              <w:docPart w:val="C5CD25672AA2415396C3E9FA7551F8F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D00DB22" w14:textId="381FC665" w:rsidR="00F118C4" w:rsidRPr="00D355ED" w:rsidRDefault="00F118C4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F118C4" w:rsidRPr="00D355ED" w14:paraId="6F79BC42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2F7F4AC4" w:rsidR="00F118C4" w:rsidRPr="00D355ED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Experience in working within or establishing multi-lateral cooperative arrangements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2034794104"/>
            <w:placeholder>
              <w:docPart w:val="4EAB23F496874B9C83C57FA560EB341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57987ABB" w:rsidR="00F118C4" w:rsidRPr="00D355ED" w:rsidRDefault="00F118C4" w:rsidP="007E01C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366A3" w:rsidRPr="00D355ED" w14:paraId="37BF0397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42E8F738" w:rsidR="007366A3" w:rsidRPr="00D355ED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Use of ISPM 27: Diagnostic protocols for regulated pests.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1232693932"/>
            <w:placeholder>
              <w:docPart w:val="5D7E57D83C384E3C9AF13DC773C95CD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10237F3C" w:rsidR="007366A3" w:rsidRPr="00D355ED" w:rsidRDefault="007366A3" w:rsidP="007366A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366A3" w:rsidRPr="00D355ED" w14:paraId="19C002A8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96350F" w14:textId="77777777" w:rsidR="007366A3" w:rsidRPr="007366A3" w:rsidRDefault="007366A3" w:rsidP="007366A3">
            <w:pPr>
              <w:pStyle w:val="IPPArialFootnote"/>
              <w:ind w:left="27" w:hanging="27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Current/ previous work experience related to the expertise required </w:t>
            </w:r>
          </w:p>
          <w:p w14:paraId="7C3DF1FC" w14:textId="707E7DCD" w:rsidR="007366A3" w:rsidRPr="007366A3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Please include number of years spent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557324720"/>
            <w:placeholder>
              <w:docPart w:val="A2804A72AE0C4886ACB83E0699EC1D2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794103" w14:textId="5EB82C6F" w:rsidR="007366A3" w:rsidRDefault="007366A3" w:rsidP="007366A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366A3" w:rsidRPr="00D355ED" w14:paraId="01FDB2B0" w14:textId="77777777" w:rsidTr="39C2C4D5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89AAB8D" w14:textId="3ADB5ABD" w:rsidR="007366A3" w:rsidRPr="007366A3" w:rsidRDefault="007366A3" w:rsidP="007366A3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/>
                <w:bCs/>
                <w:sz w:val="22"/>
                <w:szCs w:val="22"/>
              </w:rPr>
              <w:t>Elements demonstrating a strong working knowledge of English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37864367"/>
            <w:placeholder>
              <w:docPart w:val="CDEB0FC9B694421A88F236DBA3E63EA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30B3EFA7" w14:textId="40500F7C" w:rsidR="007366A3" w:rsidRDefault="007366A3" w:rsidP="007366A3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D355ED" w:rsidRDefault="009D7C02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D355ED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D355ED" w:rsidRDefault="009D7C02" w:rsidP="00A133D9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D355ED" w:rsidRDefault="009D7C02" w:rsidP="00A133D9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D355ED" w:rsidRDefault="0036540E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Relevant education, training</w:t>
      </w:r>
      <w:r w:rsidR="00FD00DD" w:rsidRPr="00D355ED">
        <w:rPr>
          <w:color w:val="000000" w:themeColor="text1"/>
          <w:lang w:val="en-US"/>
        </w:rPr>
        <w:t>,</w:t>
      </w:r>
      <w:r w:rsidRPr="00D355ED">
        <w:rPr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06B8CC39" w:rsidR="005A32F8" w:rsidRPr="001F432A" w:rsidRDefault="0036540E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Education / Academic qualifications / Professional training</w:t>
            </w:r>
            <w:r w:rsidR="001F432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32A"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(list only those relevant to the nomination)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D355ED" w:rsidRDefault="005A32F8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65DDEB7D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6468193D" w14:textId="77777777" w:rsidR="007366A3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sz w:val="22"/>
                <w:szCs w:val="22"/>
              </w:rPr>
              <w:t>Publications and keynote speaking engagements</w:t>
            </w:r>
          </w:p>
          <w:p w14:paraId="0517BB71" w14:textId="089D1C72" w:rsidR="001F432A" w:rsidRPr="007366A3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</w:pPr>
            <w:r w:rsidRPr="007366A3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(list only those relevant to the nomination and do not include copies of publications)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Keynote"/>
            <w:tag w:val="Relevant_ETP/Keynote"/>
            <w:id w:val="171154877"/>
            <w:placeholder>
              <w:docPart w:val="ADC75127099046518853045FBF1AAE3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1F432A" w:rsidRPr="00D355ED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3118FCF6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40736B09" w14:textId="7F233781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Languageskil"/>
            <w:tag w:val="Relevant_ETP/Languageskil"/>
            <w:id w:val="-917636011"/>
            <w:placeholder>
              <w:docPart w:val="818B3FBE527B4F7EA57E216438619DF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6DE16AF" w14:textId="34BC6755" w:rsidR="001F432A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D355ED" w:rsidRDefault="00163187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5F11B5C" w:rsidR="00163187" w:rsidRPr="00D355ED" w:rsidRDefault="002A027E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1D38D59" w14:textId="2079805E" w:rsidR="001E49C7" w:rsidRPr="00D355ED" w:rsidRDefault="001E49C7" w:rsidP="001E49C7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1E49C7" w:rsidRPr="00D355ED" w14:paraId="447D2CCF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3062A7" w14:textId="618E864E" w:rsidR="001E49C7" w:rsidRPr="00D355ED" w:rsidRDefault="001E49C7" w:rsidP="00404E81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tes"/>
            <w:tag w:val="Notes"/>
            <w:id w:val="1507171135"/>
            <w:placeholder>
              <w:docPart w:val="FA12A450730945C9BC5834BF1C07239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4455FE9" w14:textId="77777777" w:rsidR="001E49C7" w:rsidRPr="00D355ED" w:rsidRDefault="001E49C7" w:rsidP="00404E81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7E2C606" w14:textId="77777777" w:rsidR="001E49C7" w:rsidRPr="00D355ED" w:rsidRDefault="001E49C7" w:rsidP="00E11808">
      <w:pPr>
        <w:rPr>
          <w:color w:val="000000" w:themeColor="text1"/>
          <w:lang w:val="en-US"/>
        </w:rPr>
      </w:pPr>
    </w:p>
    <w:sectPr w:rsidR="001E49C7" w:rsidRPr="00D355ED" w:rsidSect="006477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993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30B9" w14:textId="7AD28450" w:rsidR="00242A4E" w:rsidRPr="00D355ED" w:rsidRDefault="00605E85" w:rsidP="00605E85">
    <w:pPr>
      <w:pBdr>
        <w:top w:val="single" w:sz="4" w:space="4" w:color="auto"/>
      </w:pBdr>
      <w:tabs>
        <w:tab w:val="right" w:pos="9072"/>
      </w:tabs>
      <w:spacing w:after="120"/>
      <w:rPr>
        <w:b/>
        <w:sz w:val="18"/>
      </w:rPr>
    </w:pPr>
    <w:r w:rsidRPr="00D355ED">
      <w:rPr>
        <w:b/>
        <w:sz w:val="18"/>
      </w:rPr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  <w:r>
      <w:rPr>
        <w:b/>
        <w:noProof/>
        <w:sz w:val="18"/>
      </w:rPr>
      <w:tab/>
    </w:r>
    <w:r w:rsidR="00242A4E" w:rsidRPr="00D355ED">
      <w:rPr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E6CE" w14:textId="04C53B7A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1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5759" w14:textId="4A1ECA14" w:rsidR="00E21037" w:rsidRPr="00D355ED" w:rsidRDefault="00CF6A99" w:rsidP="00E21037">
    <w:pPr>
      <w:pStyle w:val="IPPHeader"/>
      <w:rPr>
        <w:rFonts w:ascii="Times New Roman" w:hAnsi="Times New Roman"/>
      </w:rPr>
    </w:pPr>
    <w:r w:rsidRPr="00CF6A99">
      <w:rPr>
        <w:rFonts w:ascii="Times New Roman" w:hAnsi="Times New Roman"/>
      </w:rPr>
      <w:t>2025-06 / CPM FG Diagnostic Laboratory Networking</w:t>
    </w:r>
    <w:r w:rsidR="00E21037" w:rsidRPr="00D355ED">
      <w:rPr>
        <w:rFonts w:ascii="Times New Roman" w:hAnsi="Times New Roman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2F39DDE9" w:rsidR="00242A4E" w:rsidRPr="00D355ED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sz w:val="18"/>
        <w:lang w:val="en-US"/>
      </w:rPr>
    </w:pPr>
    <w:r w:rsidRPr="00D355ED">
      <w:rPr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001A2B8F"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D355ED">
      <w:rPr>
        <w:b/>
        <w:noProof/>
        <w:sz w:val="18"/>
        <w:lang w:val="en-US" w:eastAsia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561011178" name="Picture 1561011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55ED">
      <w:rPr>
        <w:b/>
        <w:sz w:val="18"/>
        <w:lang w:val="en-US"/>
      </w:rPr>
      <w:t>International Plant Protection Convention</w:t>
    </w:r>
    <w:r w:rsidRPr="00D355ED">
      <w:rPr>
        <w:sz w:val="18"/>
        <w:lang w:val="en-US"/>
      </w:rPr>
      <w:tab/>
    </w:r>
    <w:r w:rsidR="008559B8" w:rsidRPr="00D355ED">
      <w:rPr>
        <w:sz w:val="18"/>
        <w:lang w:val="en-US"/>
      </w:rPr>
      <w:t>20</w:t>
    </w:r>
    <w:r w:rsidR="007E01C3">
      <w:rPr>
        <w:sz w:val="18"/>
        <w:lang w:val="en-US"/>
      </w:rPr>
      <w:t>2</w:t>
    </w:r>
    <w:r w:rsidR="00C2731C">
      <w:rPr>
        <w:sz w:val="18"/>
        <w:lang w:val="en-US"/>
      </w:rPr>
      <w:t>5</w:t>
    </w:r>
    <w:r w:rsidR="008559B8" w:rsidRPr="00D355ED">
      <w:rPr>
        <w:sz w:val="18"/>
        <w:lang w:val="en-US"/>
      </w:rPr>
      <w:t>-</w:t>
    </w:r>
    <w:r w:rsidR="00C2731C">
      <w:rPr>
        <w:sz w:val="18"/>
        <w:lang w:val="en-US"/>
      </w:rPr>
      <w:t>06</w:t>
    </w:r>
    <w:r w:rsidR="008559B8" w:rsidRPr="00D355ED">
      <w:rPr>
        <w:sz w:val="18"/>
        <w:lang w:val="en-US"/>
      </w:rPr>
      <w:t xml:space="preserve"> </w:t>
    </w:r>
    <w:r w:rsidR="00F65FCF" w:rsidRPr="00B4718E">
      <w:rPr>
        <w:sz w:val="18"/>
        <w:lang w:val="en-US"/>
      </w:rPr>
      <w:t xml:space="preserve">/ </w:t>
    </w:r>
    <w:r w:rsidR="00CF6A99" w:rsidRPr="00CF6A99">
      <w:rPr>
        <w:sz w:val="18"/>
        <w:lang w:val="en-US"/>
      </w:rPr>
      <w:t>CPM FG Diagnostic Laboratory Networking</w:t>
    </w:r>
    <w:r w:rsidRPr="00D355ED">
      <w:rPr>
        <w:sz w:val="18"/>
        <w:lang w:val="en-US"/>
      </w:rPr>
      <w:br/>
    </w:r>
    <w:r w:rsidR="005B7A84" w:rsidRPr="00D355ED">
      <w:rPr>
        <w:i/>
        <w:iCs/>
        <w:sz w:val="18"/>
        <w:lang w:val="en-US"/>
      </w:rPr>
      <w:fldChar w:fldCharType="begin"/>
    </w:r>
    <w:r w:rsidR="005B7A84" w:rsidRPr="00D355ED">
      <w:rPr>
        <w:i/>
        <w:iCs/>
        <w:sz w:val="18"/>
        <w:lang w:val="en-US"/>
      </w:rPr>
      <w:instrText xml:space="preserve"> MERGEFIELD Title_of_Proposal </w:instrText>
    </w:r>
    <w:r w:rsidR="005B7A84" w:rsidRPr="00D355ED">
      <w:rPr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D355ED">
      <w:rPr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7729">
    <w:abstractNumId w:val="17"/>
  </w:num>
  <w:num w:numId="2" w16cid:durableId="2028480635">
    <w:abstractNumId w:val="13"/>
  </w:num>
  <w:num w:numId="3" w16cid:durableId="111361445">
    <w:abstractNumId w:val="7"/>
  </w:num>
  <w:num w:numId="4" w16cid:durableId="1236818404">
    <w:abstractNumId w:val="14"/>
  </w:num>
  <w:num w:numId="5" w16cid:durableId="1924558372">
    <w:abstractNumId w:val="16"/>
  </w:num>
  <w:num w:numId="6" w16cid:durableId="1080325961">
    <w:abstractNumId w:val="4"/>
  </w:num>
  <w:num w:numId="7" w16cid:durableId="447362087">
    <w:abstractNumId w:val="8"/>
  </w:num>
  <w:num w:numId="8" w16cid:durableId="1763212839">
    <w:abstractNumId w:val="20"/>
  </w:num>
  <w:num w:numId="9" w16cid:durableId="876744459">
    <w:abstractNumId w:val="15"/>
  </w:num>
  <w:num w:numId="10" w16cid:durableId="930352525">
    <w:abstractNumId w:val="11"/>
  </w:num>
  <w:num w:numId="11" w16cid:durableId="261185506">
    <w:abstractNumId w:val="24"/>
  </w:num>
  <w:num w:numId="12" w16cid:durableId="7030220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83998172">
    <w:abstractNumId w:val="0"/>
  </w:num>
  <w:num w:numId="14" w16cid:durableId="1756783935">
    <w:abstractNumId w:val="18"/>
  </w:num>
  <w:num w:numId="15" w16cid:durableId="1123618809">
    <w:abstractNumId w:val="25"/>
  </w:num>
  <w:num w:numId="16" w16cid:durableId="1861426634">
    <w:abstractNumId w:val="9"/>
  </w:num>
  <w:num w:numId="17" w16cid:durableId="1116557137">
    <w:abstractNumId w:val="1"/>
  </w:num>
  <w:num w:numId="18" w16cid:durableId="1787046708">
    <w:abstractNumId w:val="10"/>
  </w:num>
  <w:num w:numId="19" w16cid:durableId="1634600574">
    <w:abstractNumId w:val="19"/>
  </w:num>
  <w:num w:numId="20" w16cid:durableId="1763600222">
    <w:abstractNumId w:val="2"/>
  </w:num>
  <w:num w:numId="21" w16cid:durableId="1070539089">
    <w:abstractNumId w:val="6"/>
  </w:num>
  <w:num w:numId="22" w16cid:durableId="1006129588">
    <w:abstractNumId w:val="12"/>
  </w:num>
  <w:num w:numId="23" w16cid:durableId="784156878">
    <w:abstractNumId w:val="22"/>
  </w:num>
  <w:num w:numId="24" w16cid:durableId="2004620626">
    <w:abstractNumId w:val="5"/>
  </w:num>
  <w:num w:numId="25" w16cid:durableId="1478036511">
    <w:abstractNumId w:val="3"/>
  </w:num>
  <w:num w:numId="26" w16cid:durableId="1047804865">
    <w:abstractNumId w:val="21"/>
  </w:num>
  <w:num w:numId="27" w16cid:durableId="103578469">
    <w:abstractNumId w:val="23"/>
  </w:num>
  <w:num w:numId="28" w16cid:durableId="115383554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65734570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9046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77B6A"/>
    <w:rsid w:val="00080525"/>
    <w:rsid w:val="00080DB0"/>
    <w:rsid w:val="0008651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5DB0"/>
    <w:rsid w:val="001E7364"/>
    <w:rsid w:val="001E7919"/>
    <w:rsid w:val="001F2190"/>
    <w:rsid w:val="001F432A"/>
    <w:rsid w:val="001F7F84"/>
    <w:rsid w:val="002045DB"/>
    <w:rsid w:val="00205156"/>
    <w:rsid w:val="0021181D"/>
    <w:rsid w:val="002125DD"/>
    <w:rsid w:val="00224CE6"/>
    <w:rsid w:val="00242A4E"/>
    <w:rsid w:val="00244E3A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A027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76F07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3041D"/>
    <w:rsid w:val="005438FB"/>
    <w:rsid w:val="005447A7"/>
    <w:rsid w:val="00551440"/>
    <w:rsid w:val="005570E8"/>
    <w:rsid w:val="00560617"/>
    <w:rsid w:val="00563FA2"/>
    <w:rsid w:val="00566FEC"/>
    <w:rsid w:val="00570981"/>
    <w:rsid w:val="00584BAF"/>
    <w:rsid w:val="00584BF7"/>
    <w:rsid w:val="005A11B4"/>
    <w:rsid w:val="005A193E"/>
    <w:rsid w:val="005A32F8"/>
    <w:rsid w:val="005A6EA9"/>
    <w:rsid w:val="005A7C7E"/>
    <w:rsid w:val="005B34E6"/>
    <w:rsid w:val="005B568A"/>
    <w:rsid w:val="005B7A84"/>
    <w:rsid w:val="005C1BD0"/>
    <w:rsid w:val="005C776D"/>
    <w:rsid w:val="005D4AE3"/>
    <w:rsid w:val="005D545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05E85"/>
    <w:rsid w:val="006139BB"/>
    <w:rsid w:val="006450B5"/>
    <w:rsid w:val="00646995"/>
    <w:rsid w:val="0064775F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0BCA"/>
    <w:rsid w:val="007226DC"/>
    <w:rsid w:val="00723E4E"/>
    <w:rsid w:val="00724612"/>
    <w:rsid w:val="007252AC"/>
    <w:rsid w:val="00726975"/>
    <w:rsid w:val="00730298"/>
    <w:rsid w:val="007366A3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01C3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3C5E"/>
    <w:rsid w:val="00B3790C"/>
    <w:rsid w:val="00B4718E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EDA"/>
    <w:rsid w:val="00BF4F00"/>
    <w:rsid w:val="00C00621"/>
    <w:rsid w:val="00C10D44"/>
    <w:rsid w:val="00C11ECC"/>
    <w:rsid w:val="00C256EC"/>
    <w:rsid w:val="00C2731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D3D91"/>
    <w:rsid w:val="00CE1110"/>
    <w:rsid w:val="00CE65CC"/>
    <w:rsid w:val="00CF5519"/>
    <w:rsid w:val="00CF6A99"/>
    <w:rsid w:val="00D004C6"/>
    <w:rsid w:val="00D028B4"/>
    <w:rsid w:val="00D1345F"/>
    <w:rsid w:val="00D25817"/>
    <w:rsid w:val="00D26B67"/>
    <w:rsid w:val="00D35574"/>
    <w:rsid w:val="00D355ED"/>
    <w:rsid w:val="00D415F8"/>
    <w:rsid w:val="00D446AC"/>
    <w:rsid w:val="00D46538"/>
    <w:rsid w:val="00D569DC"/>
    <w:rsid w:val="00D647DD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251A"/>
    <w:rsid w:val="00D93D01"/>
    <w:rsid w:val="00D976F3"/>
    <w:rsid w:val="00DA2F29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0208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18C4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5FCF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  <w:rsid w:val="39C2C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E85"/>
    <w:pPr>
      <w:spacing w:after="0" w:line="240" w:lineRule="auto"/>
      <w:jc w:val="both"/>
    </w:pPr>
    <w:rPr>
      <w:rFonts w:ascii="Times New Roman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605E8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05E8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05E8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605E8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605E85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605E85"/>
    <w:rPr>
      <w:rFonts w:ascii="Times New Roman" w:eastAsia="Times" w:hAnsi="Times New Roman"/>
      <w:szCs w:val="24"/>
      <w:lang w:val="en-GB" w:eastAsia="zh-CN"/>
    </w:rPr>
  </w:style>
  <w:style w:type="paragraph" w:customStyle="1" w:styleId="IPPFootnote">
    <w:name w:val="IPP Footnote"/>
    <w:basedOn w:val="IPPArialFootnote"/>
    <w:qFormat/>
    <w:rsid w:val="00605E8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605E8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05E8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05E8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05E85"/>
    <w:rPr>
      <w:rFonts w:ascii="Courier" w:eastAsia="Times" w:hAnsi="Courier"/>
      <w:sz w:val="21"/>
      <w:szCs w:val="21"/>
      <w:lang w:val="en-AU" w:eastAsia="zh-CN"/>
    </w:rPr>
  </w:style>
  <w:style w:type="paragraph" w:styleId="Header">
    <w:name w:val="header"/>
    <w:basedOn w:val="Normal"/>
    <w:link w:val="HeaderChar"/>
    <w:rsid w:val="00605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05E85"/>
    <w:rPr>
      <w:rFonts w:ascii="Times New Roman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605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5E85"/>
    <w:rPr>
      <w:rFonts w:ascii="Times New Roman" w:hAnsi="Times New Roman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605E8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60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5E85"/>
    <w:rPr>
      <w:rFonts w:ascii="Tahoma" w:hAnsi="Tahoma" w:cs="Tahoma"/>
      <w:sz w:val="16"/>
      <w:szCs w:val="16"/>
      <w:lang w:val="en-GB" w:eastAsia="zh-CN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605E8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5E85"/>
    <w:rPr>
      <w:rFonts w:ascii="Times New Roman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605E85"/>
    <w:rPr>
      <w:vertAlign w:val="superscript"/>
    </w:rPr>
  </w:style>
  <w:style w:type="table" w:styleId="TableGrid">
    <w:name w:val="Table Grid"/>
    <w:basedOn w:val="TableNormal"/>
    <w:rsid w:val="00605E85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05E85"/>
    <w:rPr>
      <w:rFonts w:ascii="Times New Roman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05E85"/>
    <w:rPr>
      <w:rFonts w:ascii="Calibri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05E85"/>
    <w:rPr>
      <w:rFonts w:ascii="Calibri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605E8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05E8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05E8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05E8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605E85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605E8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605E8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05E85"/>
    <w:pPr>
      <w:spacing w:after="180"/>
    </w:pPr>
  </w:style>
  <w:style w:type="paragraph" w:customStyle="1" w:styleId="IPPHeading3">
    <w:name w:val="IPP Heading3"/>
    <w:basedOn w:val="IPPNormal"/>
    <w:qFormat/>
    <w:rsid w:val="00605E8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05E8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05E8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605E8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05E8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05E8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05E8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05E85"/>
    <w:pPr>
      <w:numPr>
        <w:numId w:val="14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05E85"/>
    <w:pPr>
      <w:numPr>
        <w:numId w:val="9"/>
      </w:numPr>
    </w:pPr>
  </w:style>
  <w:style w:type="character" w:customStyle="1" w:styleId="IPPNormalstrikethrough">
    <w:name w:val="IPP Normal strikethrough"/>
    <w:rsid w:val="00605E8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05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05E8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605E85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605E8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05E8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05E8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05E8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05E8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05E8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05E8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05E8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05E8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05E8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05E8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05E8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05E8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05E8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05E8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05E85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605E85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605E8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05E8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05E8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05E85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605E85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605E85"/>
    <w:pPr>
      <w:numPr>
        <w:numId w:val="13"/>
      </w:numPr>
    </w:pPr>
  </w:style>
  <w:style w:type="character" w:styleId="Strong">
    <w:name w:val="Strong"/>
    <w:basedOn w:val="DefaultParagraphFont"/>
    <w:qFormat/>
    <w:rsid w:val="00605E85"/>
    <w:rPr>
      <w:b/>
      <w:bCs/>
    </w:rPr>
  </w:style>
  <w:style w:type="paragraph" w:customStyle="1" w:styleId="IPPParagraphnumbering">
    <w:name w:val="IPP Paragraph numbering"/>
    <w:basedOn w:val="IPPNormal"/>
    <w:qFormat/>
    <w:rsid w:val="00605E85"/>
    <w:pPr>
      <w:numPr>
        <w:numId w:val="2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05E8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605E85"/>
    <w:pPr>
      <w:numPr>
        <w:numId w:val="0"/>
      </w:num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  <w:style w:type="paragraph" w:customStyle="1" w:styleId="IPPPargraphnumbering">
    <w:name w:val="IPP Pargraph numbering"/>
    <w:basedOn w:val="IPPNormal"/>
    <w:qFormat/>
    <w:rsid w:val="00605E85"/>
    <w:pPr>
      <w:tabs>
        <w:tab w:val="num" w:pos="360"/>
      </w:tabs>
    </w:pPr>
    <w:rPr>
      <w:rFonts w:cs="Times New Roman"/>
      <w:lang w:val="en-US"/>
    </w:rPr>
  </w:style>
  <w:style w:type="character" w:styleId="Mention">
    <w:name w:val="Mention"/>
    <w:basedOn w:val="DefaultParagraphFont"/>
    <w:uiPriority w:val="99"/>
    <w:unhideWhenUsed/>
    <w:rsid w:val="007E01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erosa\Downloads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476F07" w:rsidP="00476F07">
          <w:pPr>
            <w:pStyle w:val="21A5D2C2DCCB4E7A8B20B4CCFC53C4BD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476F07" w:rsidP="00476F07">
          <w:pPr>
            <w:pStyle w:val="78E8520E2872466BBB66F0C399CCF33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476F07" w:rsidP="00476F07">
          <w:pPr>
            <w:pStyle w:val="ACDC52139A164DFC892348C1D3EC04D2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476F07" w:rsidP="00476F07">
          <w:pPr>
            <w:pStyle w:val="6D16B985BFE4482DB92DE972DBC42066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476F07" w:rsidP="00476F07">
          <w:pPr>
            <w:pStyle w:val="8AAE7466EA9C4F89A941FAE154F3B040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476F07" w:rsidP="00476F07">
          <w:pPr>
            <w:pStyle w:val="0AAEE7017D37450E953638F3110CB64C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476F07" w:rsidP="00476F07">
          <w:pPr>
            <w:pStyle w:val="8A1E83940B7E4DB29A7B96876F5FE217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476F07" w:rsidP="00476F07">
          <w:pPr>
            <w:pStyle w:val="3EB50D035FB84A70A7EBF5DB2AD90200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476F07" w:rsidP="00476F07">
          <w:pPr>
            <w:pStyle w:val="B2A80E8D86FB4D12A3BD350A92AC7A99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476F07" w:rsidP="00476F07">
          <w:pPr>
            <w:pStyle w:val="61D9BC72143848358CFA607D64085FD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476F07" w:rsidP="00476F07">
          <w:pPr>
            <w:pStyle w:val="3BBCFA2050854A0B931EA97F6338D5A1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476F07" w:rsidP="00476F07">
          <w:pPr>
            <w:pStyle w:val="0EF984617DB843698FFC9BE23691A76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476F07" w:rsidP="00476F07">
          <w:pPr>
            <w:pStyle w:val="42AEE44F210E4427889B4C6ED84BBE53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FA12A450730945C9BC5834BF1C07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C3B5A-EC9B-4D96-926A-16637DEFA1F2}"/>
      </w:docPartPr>
      <w:docPartBody>
        <w:p w:rsidR="00A9006B" w:rsidRDefault="00476F07" w:rsidP="00476F07">
          <w:pPr>
            <w:pStyle w:val="FA12A450730945C9BC5834BF1C07239B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DC75127099046518853045FBF1A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354D3-DD76-4247-8E90-7F1CC63BA197}"/>
      </w:docPartPr>
      <w:docPartBody>
        <w:p w:rsidR="008005B0" w:rsidRDefault="00476F07" w:rsidP="00476F07">
          <w:pPr>
            <w:pStyle w:val="ADC75127099046518853045FBF1AAE3E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18B3FBE527B4F7EA57E216438619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0309-8937-42EB-8B8C-507536064B39}"/>
      </w:docPartPr>
      <w:docPartBody>
        <w:p w:rsidR="008005B0" w:rsidRDefault="00476F07" w:rsidP="00476F07">
          <w:pPr>
            <w:pStyle w:val="818B3FBE527B4F7EA57E216438619DFF2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5F89A6B5802A4BB7B219BD23AFB5A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2AF4B-1041-43D1-AD0E-D3B57B0457E6}"/>
      </w:docPartPr>
      <w:docPartBody>
        <w:p w:rsidR="00476F07" w:rsidRDefault="00476F07" w:rsidP="00476F07">
          <w:pPr>
            <w:pStyle w:val="5F89A6B5802A4BB7B219BD23AFB5A2E21"/>
          </w:pPr>
          <w:r w:rsidRPr="00D355ED">
            <w:rPr>
              <w:rStyle w:val="PlaceholderText"/>
              <w:color w:val="000000" w:themeColor="text1"/>
            </w:rPr>
            <w:t>Click or tap here to enter text.</w:t>
          </w:r>
        </w:p>
      </w:docPartBody>
    </w:docPart>
    <w:docPart>
      <w:docPartPr>
        <w:name w:val="FE5CB931E9D84CF2828A1E82899A2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011F1-79FB-4189-9006-97E4F0F632F2}"/>
      </w:docPartPr>
      <w:docPartBody>
        <w:p w:rsidR="00476F07" w:rsidRDefault="00476F07" w:rsidP="00476F07">
          <w:pPr>
            <w:pStyle w:val="FE5CB931E9D84CF2828A1E82899A2D7F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9D207B9EFACB4EF785A094172CC58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732C8-EDFD-4397-A5D6-CB19EAE724BB}"/>
      </w:docPartPr>
      <w:docPartBody>
        <w:p w:rsidR="00476F07" w:rsidRDefault="00476F07" w:rsidP="00476F07">
          <w:pPr>
            <w:pStyle w:val="9D207B9EFACB4EF785A094172CC58E53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E2D76E735AC641DEA2FE78D162000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40BE5-C7C7-4E1B-9664-A5B02D821939}"/>
      </w:docPartPr>
      <w:docPartBody>
        <w:p w:rsidR="009E1C25" w:rsidRDefault="009E1C25" w:rsidP="009E1C25">
          <w:pPr>
            <w:pStyle w:val="E2D76E735AC641DEA2FE78D1620003D3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39B0721DC8F4BAC87529DCC2D1B0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2C3C3-15C4-4BDD-9838-D08CCE4F2EA9}"/>
      </w:docPartPr>
      <w:docPartBody>
        <w:p w:rsidR="009E1C25" w:rsidRDefault="009E1C25" w:rsidP="009E1C25">
          <w:pPr>
            <w:pStyle w:val="439B0721DC8F4BAC87529DCC2D1B0135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C5CD25672AA2415396C3E9FA7551F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8905C-DE6F-4CCD-AB27-CC993CF30593}"/>
      </w:docPartPr>
      <w:docPartBody>
        <w:p w:rsidR="009E1C25" w:rsidRDefault="009E1C25" w:rsidP="009E1C25">
          <w:pPr>
            <w:pStyle w:val="C5CD25672AA2415396C3E9FA7551F8FB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EAB23F496874B9C83C57FA560EB3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E3114-59B5-4336-A675-63B087641E23}"/>
      </w:docPartPr>
      <w:docPartBody>
        <w:p w:rsidR="009E1C25" w:rsidRDefault="009E1C25" w:rsidP="009E1C25">
          <w:pPr>
            <w:pStyle w:val="4EAB23F496874B9C83C57FA560EB341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5D7E57D83C384E3C9AF13DC773C95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7CE47-5C44-46BD-8FDC-D40AA1C5F719}"/>
      </w:docPartPr>
      <w:docPartBody>
        <w:p w:rsidR="009E18BA" w:rsidRDefault="009E18BA" w:rsidP="009E18BA">
          <w:pPr>
            <w:pStyle w:val="5D7E57D83C384E3C9AF13DC773C95CD1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2804A72AE0C4886ACB83E0699EC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CE0EA-BC12-4B05-A616-1812F1304D29}"/>
      </w:docPartPr>
      <w:docPartBody>
        <w:p w:rsidR="009E18BA" w:rsidRDefault="009E18BA" w:rsidP="009E18BA">
          <w:pPr>
            <w:pStyle w:val="A2804A72AE0C4886ACB83E0699EC1D2B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CDEB0FC9B694421A88F236DBA3E63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E563B-1F7B-417F-8A06-A18B6EA455CE}"/>
      </w:docPartPr>
      <w:docPartBody>
        <w:p w:rsidR="009E18BA" w:rsidRDefault="009E18BA" w:rsidP="009E18BA">
          <w:pPr>
            <w:pStyle w:val="CDEB0FC9B694421A88F236DBA3E63EA3"/>
          </w:pPr>
          <w:r w:rsidRPr="00D355ED">
            <w:rPr>
              <w:rStyle w:val="PlaceholderText"/>
              <w:rFonts w:ascii="Times New Roman" w:hAnsi="Times New Roman"/>
              <w:sz w:val="22"/>
              <w:szCs w:val="22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1E5DB0"/>
    <w:rsid w:val="003D3E1C"/>
    <w:rsid w:val="00476F07"/>
    <w:rsid w:val="005A6EA9"/>
    <w:rsid w:val="005D5A5A"/>
    <w:rsid w:val="006C78B1"/>
    <w:rsid w:val="00797220"/>
    <w:rsid w:val="007C6A16"/>
    <w:rsid w:val="008005B0"/>
    <w:rsid w:val="00930875"/>
    <w:rsid w:val="009E18BA"/>
    <w:rsid w:val="009E1C25"/>
    <w:rsid w:val="00A87FCB"/>
    <w:rsid w:val="00A9006B"/>
    <w:rsid w:val="00B33C5E"/>
    <w:rsid w:val="00CD3D91"/>
    <w:rsid w:val="00D1106F"/>
    <w:rsid w:val="00D9251A"/>
    <w:rsid w:val="00DA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18BA"/>
    <w:rPr>
      <w:color w:val="808080"/>
    </w:rPr>
  </w:style>
  <w:style w:type="paragraph" w:customStyle="1" w:styleId="5F89A6B5802A4BB7B219BD23AFB5A2E21">
    <w:name w:val="5F89A6B5802A4BB7B219BD23AFB5A2E21"/>
    <w:rsid w:val="00476F07"/>
    <w:pPr>
      <w:spacing w:after="180" w:line="240" w:lineRule="auto"/>
      <w:jc w:val="both"/>
    </w:pPr>
    <w:rPr>
      <w:rFonts w:ascii="Times New Roman" w:eastAsia="Times" w:hAnsi="Times New Roman"/>
      <w:szCs w:val="24"/>
      <w:lang w:val="en-GB" w:eastAsia="zh-CN"/>
    </w:rPr>
  </w:style>
  <w:style w:type="paragraph" w:customStyle="1" w:styleId="21A5D2C2DCCB4E7A8B20B4CCFC53C4BD2">
    <w:name w:val="21A5D2C2DCCB4E7A8B20B4CCFC53C4BD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78E8520E2872466BBB66F0C399CCF3332">
    <w:name w:val="78E8520E2872466BBB66F0C399CCF333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3BBCFA2050854A0B931EA97F6338D5A12">
    <w:name w:val="3BBCFA2050854A0B931EA97F6338D5A1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ACDC52139A164DFC892348C1D3EC04D22">
    <w:name w:val="ACDC52139A164DFC892348C1D3EC04D2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FE5CB931E9D84CF2828A1E82899A2D7F1">
    <w:name w:val="FE5CB931E9D84CF2828A1E82899A2D7F1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6D16B985BFE4482DB92DE972DBC420662">
    <w:name w:val="6D16B985BFE4482DB92DE972DBC42066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8AAE7466EA9C4F89A941FAE154F3B0402">
    <w:name w:val="8AAE7466EA9C4F89A941FAE154F3B040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0AAEE7017D37450E953638F3110CB64C2">
    <w:name w:val="0AAEE7017D37450E953638F3110CB64C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8A1E83940B7E4DB29A7B96876F5FE2172">
    <w:name w:val="8A1E83940B7E4DB29A7B96876F5FE217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3EB50D035FB84A70A7EBF5DB2AD902002">
    <w:name w:val="3EB50D035FB84A70A7EBF5DB2AD90200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B2A80E8D86FB4D12A3BD350A92AC7A992">
    <w:name w:val="B2A80E8D86FB4D12A3BD350A92AC7A992"/>
    <w:rsid w:val="00476F07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paragraph" w:customStyle="1" w:styleId="9D207B9EFACB4EF785A094172CC58E531">
    <w:name w:val="9D207B9EFACB4EF785A094172CC58E531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42AEE44F210E4427889B4C6ED84BBE532">
    <w:name w:val="42AEE44F210E4427889B4C6ED84BBE5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61D9BC72143848358CFA607D64085FD32">
    <w:name w:val="61D9BC72143848358CFA607D64085FD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ADC75127099046518853045FBF1AAE3E2">
    <w:name w:val="ADC75127099046518853045FBF1AAE3E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818B3FBE527B4F7EA57E216438619DFF2">
    <w:name w:val="818B3FBE527B4F7EA57E216438619DFF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0EF984617DB843698FFC9BE23691A7632">
    <w:name w:val="0EF984617DB843698FFC9BE23691A763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FA12A450730945C9BC5834BF1C07239B2">
    <w:name w:val="FA12A450730945C9BC5834BF1C07239B2"/>
    <w:rsid w:val="00476F0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/>
      <w:sz w:val="16"/>
      <w:szCs w:val="24"/>
      <w:lang w:val="en-GB" w:eastAsia="zh-CN"/>
    </w:rPr>
  </w:style>
  <w:style w:type="paragraph" w:customStyle="1" w:styleId="E2D76E735AC641DEA2FE78D1620003D3">
    <w:name w:val="E2D76E735AC641DEA2FE78D1620003D3"/>
    <w:rsid w:val="009E1C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9B0721DC8F4BAC87529DCC2D1B0135">
    <w:name w:val="439B0721DC8F4BAC87529DCC2D1B0135"/>
    <w:rsid w:val="009E1C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5CD25672AA2415396C3E9FA7551F8FB">
    <w:name w:val="C5CD25672AA2415396C3E9FA7551F8FB"/>
    <w:rsid w:val="009E1C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AB23F496874B9C83C57FA560EB3411">
    <w:name w:val="4EAB23F496874B9C83C57FA560EB3411"/>
    <w:rsid w:val="009E1C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7E57D83C384E3C9AF13DC773C95CD1">
    <w:name w:val="5D7E57D83C384E3C9AF13DC773C95CD1"/>
    <w:rsid w:val="009E18B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804A72AE0C4886ACB83E0699EC1D2B">
    <w:name w:val="A2804A72AE0C4886ACB83E0699EC1D2B"/>
    <w:rsid w:val="009E18B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EB0FC9B694421A88F236DBA3E63EA3">
    <w:name w:val="CDEB0FC9B694421A88F236DBA3E63EA3"/>
    <w:rsid w:val="009E18B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649CD-6290-4641-A3D9-ACBCBBD65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48436-5A79-484F-82D2-620B319790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B6F1B4-5F0E-4C08-9AE0-1AAF4BE945A0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a05d7f75-f42e-4288-8809-604fd4d9691f"/>
    <ds:schemaRef ds:uri="http://schemas.microsoft.com/office/infopath/2007/PartnerControls"/>
    <ds:schemaRef ds:uri="ea6feb38-a85a-45e8-92e9-814486bbe375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17</cp:revision>
  <cp:lastPrinted>2019-03-05T15:56:00Z</cp:lastPrinted>
  <dcterms:created xsi:type="dcterms:W3CDTF">2022-08-05T22:19:00Z</dcterms:created>
  <dcterms:modified xsi:type="dcterms:W3CDTF">2025-06-03T13:39:00Z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