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BD6C7" w14:textId="561D5954" w:rsidR="00DF363C" w:rsidRDefault="00366F89" w:rsidP="00FA5ECD">
      <w:pPr>
        <w:pStyle w:val="IPPHeadSection"/>
        <w:jc w:val="center"/>
      </w:pPr>
      <w:bookmarkStart w:id="0" w:name="_GoBack"/>
      <w:bookmarkEnd w:id="0"/>
      <w:r w:rsidRPr="00C530F2">
        <w:t>Request to Revise Scope of “TEPHRITIDAE: IDENTIFICATION OF IMMATURE STAGES OF FRUIT FLIES OF ECONOMIC IMPORTANCE BY MOLECULAR TECHNIQUES” (2006-028)</w:t>
      </w:r>
    </w:p>
    <w:p w14:paraId="3EF8DAEF" w14:textId="6E4EA245" w:rsidR="00FA5ECD" w:rsidRPr="00FA5ECD" w:rsidRDefault="00FA5ECD" w:rsidP="00FA5ECD">
      <w:pPr>
        <w:jc w:val="center"/>
      </w:pPr>
      <w:r>
        <w:t>(Prepared by Norman BARR)</w:t>
      </w:r>
    </w:p>
    <w:p w14:paraId="16F84289" w14:textId="4D1D37A4" w:rsidR="00366F89" w:rsidRDefault="00366F89"/>
    <w:p w14:paraId="74EC7F6B" w14:textId="5F614B39" w:rsidR="00366F89" w:rsidRDefault="00366F89" w:rsidP="00FA5ECD">
      <w:pPr>
        <w:pStyle w:val="IPPHeading1"/>
      </w:pPr>
      <w:r w:rsidRPr="00582FBB">
        <w:t>Background</w:t>
      </w:r>
    </w:p>
    <w:p w14:paraId="21A4E701" w14:textId="77777777" w:rsidR="002E12F0" w:rsidRDefault="00366F89" w:rsidP="00FA5ECD">
      <w:pPr>
        <w:pStyle w:val="IPPParagraphnumbering"/>
      </w:pPr>
      <w:r w:rsidRPr="00582FBB">
        <w:t>The development of a Diagnostic Protocol (DP) entitled “</w:t>
      </w:r>
      <w:proofErr w:type="spellStart"/>
      <w:r w:rsidRPr="002E12F0">
        <w:rPr>
          <w:i/>
        </w:rPr>
        <w:t>Tephritidae</w:t>
      </w:r>
      <w:proofErr w:type="spellEnd"/>
      <w:r w:rsidRPr="00582FBB">
        <w:t xml:space="preserve">: Identification of immature stages of fruit flies of economic importance by molecular techniques (2006-028)” was accepted as a </w:t>
      </w:r>
      <w:r>
        <w:t>subject</w:t>
      </w:r>
      <w:r w:rsidRPr="00582FBB">
        <w:t xml:space="preserve"> for the Technical Panel on Diagnostic Protocols</w:t>
      </w:r>
      <w:r>
        <w:t xml:space="preserve"> (TPDP)</w:t>
      </w:r>
      <w:r w:rsidRPr="00582FBB">
        <w:t xml:space="preserve">. It was placed in </w:t>
      </w:r>
      <w:r>
        <w:t>“</w:t>
      </w:r>
      <w:r w:rsidRPr="00582FBB">
        <w:t>pending status</w:t>
      </w:r>
      <w:r>
        <w:t>”</w:t>
      </w:r>
      <w:r w:rsidRPr="00582FBB">
        <w:t xml:space="preserve"> because drafting was determined to be not feasible when assuming the scope of the DP includes identification of specimens to species. </w:t>
      </w:r>
    </w:p>
    <w:p w14:paraId="605468F2" w14:textId="77777777" w:rsidR="002E12F0" w:rsidRDefault="00366F89" w:rsidP="002E12F0">
      <w:pPr>
        <w:pStyle w:val="IPPParagraphnumberingclose"/>
      </w:pPr>
      <w:r w:rsidRPr="00582FBB">
        <w:t>There are three reasons why this is problematic.</w:t>
      </w:r>
    </w:p>
    <w:p w14:paraId="20CDAA67" w14:textId="77777777" w:rsidR="002E12F0" w:rsidRDefault="00366F89" w:rsidP="002E12F0">
      <w:pPr>
        <w:pStyle w:val="IPPNumberedList"/>
      </w:pPr>
      <w:r w:rsidRPr="00582FBB">
        <w:t xml:space="preserve">The number of pest species to include in the single protocol would be </w:t>
      </w:r>
      <w:r>
        <w:t>near a</w:t>
      </w:r>
      <w:r w:rsidRPr="00582FBB">
        <w:t xml:space="preserve"> hundred; consequently the product would not fit within the expected size of a </w:t>
      </w:r>
      <w:r>
        <w:t xml:space="preserve">typical </w:t>
      </w:r>
      <w:r w:rsidRPr="00582FBB">
        <w:t xml:space="preserve">protocol and would significantly exceed the expected workload of a co-authorship team. </w:t>
      </w:r>
      <w:r>
        <w:t xml:space="preserve">In addition to biological and taxonomic sections that would be greatly expanded, molecular test methods require significant review given the large number of pests. </w:t>
      </w:r>
      <w:r w:rsidR="002E7AA3">
        <w:t>Many molecular tests have been reported for</w:t>
      </w:r>
      <w:r w:rsidR="007E4E5E">
        <w:t xml:space="preserve"> </w:t>
      </w:r>
      <w:proofErr w:type="spellStart"/>
      <w:r w:rsidR="007E4E5E">
        <w:t>tephritid</w:t>
      </w:r>
      <w:proofErr w:type="spellEnd"/>
      <w:r w:rsidR="007E4E5E">
        <w:t xml:space="preserve"> </w:t>
      </w:r>
      <w:r w:rsidR="004142B9">
        <w:t xml:space="preserve">fruit </w:t>
      </w:r>
      <w:r w:rsidR="002E7AA3">
        <w:t xml:space="preserve">flies but </w:t>
      </w:r>
      <w:r w:rsidR="002E7AA3" w:rsidRPr="00582FBB">
        <w:t xml:space="preserve">few </w:t>
      </w:r>
      <w:r w:rsidR="002E7AA3">
        <w:t>have been demonstrated as reliable diagnostic procedures</w:t>
      </w:r>
      <w:r w:rsidR="007E4E5E">
        <w:t xml:space="preserve"> and will require review </w:t>
      </w:r>
      <w:r w:rsidR="00C530F2">
        <w:t>by</w:t>
      </w:r>
      <w:r w:rsidR="007E4E5E">
        <w:t xml:space="preserve"> the drafting team</w:t>
      </w:r>
      <w:r w:rsidR="002E12F0">
        <w:t>.</w:t>
      </w:r>
    </w:p>
    <w:p w14:paraId="69724F14" w14:textId="77777777" w:rsidR="002E12F0" w:rsidRDefault="00366F89" w:rsidP="002E12F0">
      <w:pPr>
        <w:pStyle w:val="IPPNumberedList"/>
      </w:pPr>
      <w:r w:rsidRPr="00582FBB">
        <w:t xml:space="preserve">The topic is not consistent with other diagnostic topics. Test methods for molecular identification of fruit flies such as </w:t>
      </w:r>
      <w:proofErr w:type="spellStart"/>
      <w:r w:rsidRPr="00582FBB">
        <w:rPr>
          <w:i/>
        </w:rPr>
        <w:t>Bactrocera</w:t>
      </w:r>
      <w:proofErr w:type="spellEnd"/>
      <w:r w:rsidRPr="00582FBB">
        <w:rPr>
          <w:i/>
        </w:rPr>
        <w:t xml:space="preserve"> dorsalis</w:t>
      </w:r>
      <w:r w:rsidRPr="00582FBB">
        <w:t xml:space="preserve"> are included in separate DPs. Inclusion in this protocol for immatures would be redundant and require both documents be revised whenever changes in test methods occur. This could be problematic for a large group such as </w:t>
      </w:r>
      <w:proofErr w:type="spellStart"/>
      <w:r w:rsidRPr="00582FBB">
        <w:t>Tephritidae</w:t>
      </w:r>
      <w:proofErr w:type="spellEnd"/>
      <w:r w:rsidRPr="00582FBB">
        <w:t xml:space="preserve">. </w:t>
      </w:r>
    </w:p>
    <w:p w14:paraId="328FC08B" w14:textId="36273D85" w:rsidR="00366F89" w:rsidRDefault="002E7AA3" w:rsidP="002E12F0">
      <w:pPr>
        <w:pStyle w:val="IPPNumberedListLast"/>
      </w:pPr>
      <w:r>
        <w:t xml:space="preserve">There is insufficient stability in molecular methods for identification because of taxonomic instability. Publications on </w:t>
      </w:r>
      <w:r w:rsidR="00366F89" w:rsidRPr="00582FBB">
        <w:t xml:space="preserve">identification </w:t>
      </w:r>
      <w:r>
        <w:t xml:space="preserve">methods such as DNA barcoding </w:t>
      </w:r>
      <w:r w:rsidR="00366F89" w:rsidRPr="00582FBB">
        <w:t xml:space="preserve">address the limitations of the </w:t>
      </w:r>
      <w:r>
        <w:t>technology and</w:t>
      </w:r>
      <w:r w:rsidR="00366F89" w:rsidRPr="00582FBB">
        <w:t xml:space="preserve"> </w:t>
      </w:r>
      <w:r w:rsidR="004142B9">
        <w:t>only rarely</w:t>
      </w:r>
      <w:r w:rsidR="00366F89" w:rsidRPr="00582FBB">
        <w:t xml:space="preserve"> how to apply the methods</w:t>
      </w:r>
      <w:r>
        <w:t xml:space="preserve"> for accurate identification</w:t>
      </w:r>
      <w:r w:rsidR="00366F89">
        <w:t>.</w:t>
      </w:r>
      <w:r>
        <w:t xml:space="preserve"> Many of the major pests in the family are members of species complexes that are under active systematic investigation. This will cause </w:t>
      </w:r>
      <w:r w:rsidR="007E4E5E">
        <w:t xml:space="preserve">both </w:t>
      </w:r>
      <w:r>
        <w:t xml:space="preserve">difficulty in adopting a protocol and </w:t>
      </w:r>
      <w:r w:rsidR="00C530F2">
        <w:t xml:space="preserve">result in </w:t>
      </w:r>
      <w:r w:rsidR="007E4E5E">
        <w:t xml:space="preserve">a high likelihood </w:t>
      </w:r>
      <w:r w:rsidR="00C530F2">
        <w:t>of frequent</w:t>
      </w:r>
      <w:r w:rsidR="007E4E5E">
        <w:t xml:space="preserve"> revisions </w:t>
      </w:r>
      <w:r w:rsidR="00C530F2">
        <w:t>to the protocol. I</w:t>
      </w:r>
      <w:r w:rsidR="007E4E5E">
        <w:t xml:space="preserve">f taxonomy of any one of </w:t>
      </w:r>
      <w:r w:rsidR="00C530F2">
        <w:t xml:space="preserve">the </w:t>
      </w:r>
      <w:r w:rsidR="007E4E5E">
        <w:t xml:space="preserve">included species </w:t>
      </w:r>
      <w:r w:rsidR="00862D29">
        <w:t>is</w:t>
      </w:r>
      <w:r w:rsidR="007E4E5E">
        <w:t xml:space="preserve"> revised</w:t>
      </w:r>
      <w:r w:rsidR="00862D29">
        <w:t xml:space="preserve"> after adoption</w:t>
      </w:r>
      <w:r w:rsidR="00C530F2">
        <w:t>, the protocol could require substantial revision</w:t>
      </w:r>
      <w:r w:rsidR="00862D29">
        <w:t xml:space="preserve"> and member consultation</w:t>
      </w:r>
      <w:r w:rsidR="007E4E5E">
        <w:t>.</w:t>
      </w:r>
      <w:r w:rsidR="00C530F2">
        <w:t xml:space="preserve"> </w:t>
      </w:r>
    </w:p>
    <w:p w14:paraId="68D63CB1" w14:textId="26DAF4C4" w:rsidR="00366F89" w:rsidRDefault="00366F89" w:rsidP="002E12F0">
      <w:pPr>
        <w:pStyle w:val="IPPParagraphnumbering"/>
      </w:pPr>
      <w:r w:rsidRPr="00582FBB">
        <w:t>Additional details were provided in a 2015 TPDP proposal to modify the topic of the DP and were presented to TPDP at the Virtual TPDP Meeting in March 2016. The recommendation that was approved by the TPDP was the following</w:t>
      </w:r>
      <w:r>
        <w:t>:</w:t>
      </w:r>
    </w:p>
    <w:p w14:paraId="38ECC36B" w14:textId="4BE8D1A4" w:rsidR="00366F89" w:rsidRDefault="00366F89" w:rsidP="002E12F0">
      <w:pPr>
        <w:pStyle w:val="IPPQuote"/>
      </w:pPr>
      <w:r w:rsidRPr="00582FBB">
        <w:t xml:space="preserve">“To be consistent with existing methods for </w:t>
      </w:r>
      <w:proofErr w:type="spellStart"/>
      <w:r w:rsidRPr="00582FBB">
        <w:rPr>
          <w:iCs/>
        </w:rPr>
        <w:t>Anastrepha</w:t>
      </w:r>
      <w:proofErr w:type="spellEnd"/>
      <w:r w:rsidRPr="00582FBB">
        <w:t xml:space="preserve"> and </w:t>
      </w:r>
      <w:proofErr w:type="spellStart"/>
      <w:r w:rsidRPr="00582FBB">
        <w:rPr>
          <w:iCs/>
        </w:rPr>
        <w:t>Bactrocera</w:t>
      </w:r>
      <w:proofErr w:type="spellEnd"/>
      <w:r w:rsidRPr="00582FBB">
        <w:t xml:space="preserve">, the new scope should not be limited to one method of identification. Revising the protocol to address pests in the genus </w:t>
      </w:r>
      <w:r w:rsidRPr="00582FBB">
        <w:rPr>
          <w:iCs/>
        </w:rPr>
        <w:t>Ceratitis</w:t>
      </w:r>
      <w:r w:rsidRPr="00582FBB">
        <w:t xml:space="preserve"> would provide a DP that is consistent with other DP topics</w:t>
      </w:r>
      <w:r>
        <w:t>”</w:t>
      </w:r>
    </w:p>
    <w:p w14:paraId="3722C2E8" w14:textId="18ABB0BC" w:rsidR="00366F89" w:rsidRDefault="00366F89" w:rsidP="002E12F0">
      <w:pPr>
        <w:pStyle w:val="IPPParagraphnumbering"/>
      </w:pPr>
      <w:r>
        <w:t>The Standards Committee (</w:t>
      </w:r>
      <w:r w:rsidRPr="00582FBB">
        <w:t>SC</w:t>
      </w:r>
      <w:r>
        <w:t>)</w:t>
      </w:r>
      <w:r w:rsidRPr="00582FBB">
        <w:t xml:space="preserve"> accepted the recommendation that a new topic be generated. The DP entitled “Genus </w:t>
      </w:r>
      <w:r w:rsidRPr="00427913">
        <w:rPr>
          <w:i/>
          <w:iCs/>
        </w:rPr>
        <w:t>Ceratitis</w:t>
      </w:r>
      <w:r w:rsidRPr="00582FBB">
        <w:t>” (2016-001) and rated as priority 1 was added to the work plan. The SC did not remove the “</w:t>
      </w:r>
      <w:proofErr w:type="spellStart"/>
      <w:r w:rsidRPr="00582FBB">
        <w:t>Tephritidae</w:t>
      </w:r>
      <w:proofErr w:type="spellEnd"/>
      <w:r w:rsidRPr="00582FBB">
        <w:t>: Identification of immature stages of fruit flies of economic importance by molecular techniques (2006-028)” topic. The arguments for not developing this DP based on feasibility are still applicable. If not resolved, the 2006-028 topic will remain in pending status</w:t>
      </w:r>
      <w:r>
        <w:t>.</w:t>
      </w:r>
      <w:r w:rsidR="00C530F2">
        <w:t xml:space="preserve"> An alternative would be to remove the topic from the work program.</w:t>
      </w:r>
    </w:p>
    <w:p w14:paraId="6EEBA456" w14:textId="3ACC6943" w:rsidR="00366F89" w:rsidRDefault="00C530F2" w:rsidP="002E12F0">
      <w:pPr>
        <w:pStyle w:val="IPPParagraphnumbering"/>
      </w:pPr>
      <w:r>
        <w:t xml:space="preserve">A third option would be </w:t>
      </w:r>
      <w:r w:rsidR="00B459E4">
        <w:t xml:space="preserve">to change the scope of the protocol. </w:t>
      </w:r>
      <w:r w:rsidR="00366F89" w:rsidRPr="00582FBB">
        <w:t xml:space="preserve">The lead author proposed to limit the scope of the DP to genus-level identifications of the six major pests would make the work load more feasible. These would be identification of immature flies to </w:t>
      </w:r>
      <w:proofErr w:type="spellStart"/>
      <w:r w:rsidR="00366F89" w:rsidRPr="00582FBB">
        <w:rPr>
          <w:i/>
        </w:rPr>
        <w:t>Anastrepha</w:t>
      </w:r>
      <w:proofErr w:type="spellEnd"/>
      <w:r w:rsidR="00366F89" w:rsidRPr="00582FBB">
        <w:t xml:space="preserve">, </w:t>
      </w:r>
      <w:proofErr w:type="spellStart"/>
      <w:r w:rsidR="00366F89" w:rsidRPr="00582FBB">
        <w:rPr>
          <w:i/>
        </w:rPr>
        <w:t>Bactrocera</w:t>
      </w:r>
      <w:proofErr w:type="spellEnd"/>
      <w:r w:rsidR="00366F89" w:rsidRPr="00582FBB">
        <w:t xml:space="preserve">, </w:t>
      </w:r>
      <w:proofErr w:type="spellStart"/>
      <w:r w:rsidR="00366F89" w:rsidRPr="00582FBB">
        <w:rPr>
          <w:i/>
        </w:rPr>
        <w:t>Dacus</w:t>
      </w:r>
      <w:proofErr w:type="spellEnd"/>
      <w:r w:rsidR="00366F89" w:rsidRPr="00582FBB">
        <w:t xml:space="preserve">, </w:t>
      </w:r>
      <w:proofErr w:type="spellStart"/>
      <w:r w:rsidR="00366F89" w:rsidRPr="00582FBB">
        <w:rPr>
          <w:i/>
        </w:rPr>
        <w:t>Ceratitis</w:t>
      </w:r>
      <w:proofErr w:type="spellEnd"/>
      <w:r w:rsidR="00366F89" w:rsidRPr="00582FBB">
        <w:t xml:space="preserve">, </w:t>
      </w:r>
      <w:proofErr w:type="spellStart"/>
      <w:r w:rsidR="00366F89" w:rsidRPr="00582FBB">
        <w:rPr>
          <w:i/>
        </w:rPr>
        <w:t>Rhagoletis</w:t>
      </w:r>
      <w:proofErr w:type="spellEnd"/>
      <w:r w:rsidR="00366F89" w:rsidRPr="00582FBB">
        <w:t xml:space="preserve">, and </w:t>
      </w:r>
      <w:proofErr w:type="spellStart"/>
      <w:r w:rsidR="00366F89" w:rsidRPr="00582FBB">
        <w:rPr>
          <w:i/>
        </w:rPr>
        <w:t>Zeugodacus</w:t>
      </w:r>
      <w:proofErr w:type="spellEnd"/>
      <w:r w:rsidR="00366F89" w:rsidRPr="00582FBB">
        <w:t xml:space="preserve"> using DNA barcoding. </w:t>
      </w:r>
      <w:r w:rsidR="00862D29">
        <w:t xml:space="preserve">This change in scope reduces the number of taxa </w:t>
      </w:r>
      <w:r w:rsidR="00862D29">
        <w:lastRenderedPageBreak/>
        <w:t xml:space="preserve">to </w:t>
      </w:r>
      <w:r w:rsidR="004142B9">
        <w:t>be</w:t>
      </w:r>
      <w:r w:rsidR="00862D29">
        <w:t xml:space="preserve"> consistent with other protocols. </w:t>
      </w:r>
      <w:r w:rsidR="00366F89" w:rsidRPr="00582FBB">
        <w:t>Th</w:t>
      </w:r>
      <w:r w:rsidR="00862D29">
        <w:t>e</w:t>
      </w:r>
      <w:r w:rsidR="00366F89" w:rsidRPr="00582FBB">
        <w:t xml:space="preserve"> change in scope, however, would not resolve the issue of redundancy in DPs if </w:t>
      </w:r>
      <w:r w:rsidR="004142B9">
        <w:t xml:space="preserve">methods (such as </w:t>
      </w:r>
      <w:r w:rsidR="00366F89" w:rsidRPr="00582FBB">
        <w:t>th</w:t>
      </w:r>
      <w:r w:rsidR="004142B9">
        <w:t>e</w:t>
      </w:r>
      <w:r w:rsidR="00366F89" w:rsidRPr="00582FBB">
        <w:t xml:space="preserve"> DNA barcoding</w:t>
      </w:r>
      <w:r w:rsidR="004142B9">
        <w:t>) are</w:t>
      </w:r>
      <w:r w:rsidR="00366F89" w:rsidRPr="00582FBB">
        <w:t xml:space="preserve"> included in other protocols. </w:t>
      </w:r>
      <w:r w:rsidR="00B459E4">
        <w:t>DNA barcoding method</w:t>
      </w:r>
      <w:r w:rsidR="00862D29">
        <w:t>s</w:t>
      </w:r>
      <w:r w:rsidR="00B459E4">
        <w:t xml:space="preserve"> </w:t>
      </w:r>
      <w:r w:rsidR="00862D29">
        <w:t>are</w:t>
      </w:r>
      <w:r w:rsidR="00B459E4">
        <w:t xml:space="preserve"> included in </w:t>
      </w:r>
      <w:r w:rsidR="00862D29">
        <w:t xml:space="preserve">a </w:t>
      </w:r>
      <w:r w:rsidR="00B459E4">
        <w:t>draft DP for</w:t>
      </w:r>
      <w:r w:rsidR="00B459E4" w:rsidRPr="00B459E4">
        <w:t xml:space="preserve"> Genus </w:t>
      </w:r>
      <w:r w:rsidR="00B459E4" w:rsidRPr="00B459E4">
        <w:rPr>
          <w:i/>
          <w:iCs/>
        </w:rPr>
        <w:t>Ceratitis</w:t>
      </w:r>
      <w:r w:rsidR="00B459E4" w:rsidRPr="00B459E4">
        <w:t xml:space="preserve"> (2006-001) </w:t>
      </w:r>
      <w:r w:rsidR="00B459E4">
        <w:t xml:space="preserve">and expected to be included in revision of DP9 Genus </w:t>
      </w:r>
      <w:proofErr w:type="spellStart"/>
      <w:r w:rsidR="00B459E4" w:rsidRPr="00B459E4">
        <w:rPr>
          <w:i/>
          <w:iCs/>
        </w:rPr>
        <w:t>Anastrepha</w:t>
      </w:r>
      <w:proofErr w:type="spellEnd"/>
      <w:r w:rsidR="00B459E4">
        <w:t xml:space="preserve"> (2021-002). </w:t>
      </w:r>
      <w:r w:rsidR="00862D29">
        <w:t>A</w:t>
      </w:r>
      <w:r w:rsidR="004142B9">
        <w:t>n a</w:t>
      </w:r>
      <w:r w:rsidR="00862D29">
        <w:t xml:space="preserve">dditional challenge of this scope change </w:t>
      </w:r>
      <w:r w:rsidR="004142B9">
        <w:t>is</w:t>
      </w:r>
      <w:r w:rsidR="00862D29">
        <w:t xml:space="preserve"> that t</w:t>
      </w:r>
      <w:r w:rsidR="00366F89" w:rsidRPr="00582FBB">
        <w:t>here are no publications that describe how DNA barcodes can be used to complete a genus-level identification.</w:t>
      </w:r>
      <w:r w:rsidR="00862D29">
        <w:t xml:space="preserve"> Therefore, scope change could require reliance on information not yet available to authors in</w:t>
      </w:r>
      <w:r w:rsidR="004142B9">
        <w:t xml:space="preserve"> the</w:t>
      </w:r>
      <w:r w:rsidR="00862D29">
        <w:t xml:space="preserve"> literature.</w:t>
      </w:r>
      <w:r w:rsidR="00366F89" w:rsidRPr="00582FBB">
        <w:t xml:space="preserve"> In 2018 this approach to identification of fly genera was not possible for most fruit fly genera because the classification of these genera did not represent true phylogenetic relationships</w:t>
      </w:r>
      <w:r w:rsidR="00366F89">
        <w:t>.</w:t>
      </w:r>
    </w:p>
    <w:p w14:paraId="7827A390" w14:textId="0A15C657" w:rsidR="00427913" w:rsidRDefault="00862D29" w:rsidP="002E12F0">
      <w:pPr>
        <w:pStyle w:val="IPPParagraphnumbering"/>
      </w:pPr>
      <w:r>
        <w:t>There are two questions regarding the protocol</w:t>
      </w:r>
      <w:r w:rsidR="004142B9">
        <w:t xml:space="preserve"> that require co9nsdieration by the TPDP:</w:t>
      </w:r>
      <w:r>
        <w:t xml:space="preserve"> (1) </w:t>
      </w:r>
      <w:proofErr w:type="gramStart"/>
      <w:r>
        <w:t>Should</w:t>
      </w:r>
      <w:proofErr w:type="gramEnd"/>
      <w:r>
        <w:t xml:space="preserve"> the protocol be removed from the work plan, left in pending status, or be moved to active status? (2) Should the scope of the protocol encompass all pests in the family or be limited to the six most pestiferous genera? T</w:t>
      </w:r>
      <w:r w:rsidR="00B459E4">
        <w:t xml:space="preserve">he TPDP are asked to </w:t>
      </w:r>
      <w:r w:rsidR="00366F89" w:rsidRPr="00582FBB">
        <w:t xml:space="preserve">consider </w:t>
      </w:r>
      <w:r w:rsidR="00B459E4">
        <w:t>if the described information</w:t>
      </w:r>
      <w:r>
        <w:t xml:space="preserve"> provided in this document to recommend </w:t>
      </w:r>
      <w:r w:rsidR="004142B9">
        <w:t>an</w:t>
      </w:r>
      <w:r w:rsidR="00427913">
        <w:t xml:space="preserve"> option </w:t>
      </w:r>
      <w:r w:rsidR="004142B9">
        <w:t>that can be proposed to the SC</w:t>
      </w:r>
      <w:r w:rsidR="00427913">
        <w:t>.</w:t>
      </w:r>
      <w:r w:rsidR="002A4731">
        <w:t xml:space="preserve"> </w:t>
      </w:r>
    </w:p>
    <w:p w14:paraId="088AFD80" w14:textId="7235AD69" w:rsidR="00366F89" w:rsidRDefault="00366F89" w:rsidP="002E12F0">
      <w:pPr>
        <w:pStyle w:val="IPPHeading1"/>
      </w:pPr>
      <w:r w:rsidRPr="00582FBB">
        <w:t>Recommendations to the TPDP</w:t>
      </w:r>
    </w:p>
    <w:p w14:paraId="104A9294" w14:textId="5160DF58" w:rsidR="00366F89" w:rsidRDefault="00366F89" w:rsidP="002E12F0">
      <w:pPr>
        <w:pStyle w:val="IPPParagraphnumbering"/>
      </w:pPr>
      <w:r w:rsidRPr="00582FBB">
        <w:t>The TPDP is invited to</w:t>
      </w:r>
      <w:r w:rsidR="00427913">
        <w:t xml:space="preserve"> </w:t>
      </w:r>
    </w:p>
    <w:p w14:paraId="3D290C71" w14:textId="1BB70C29" w:rsidR="00366F89" w:rsidRPr="00582FBB" w:rsidRDefault="00366F89" w:rsidP="002E12F0">
      <w:pPr>
        <w:pStyle w:val="IPPNumberedList"/>
        <w:numPr>
          <w:ilvl w:val="0"/>
          <w:numId w:val="20"/>
        </w:numPr>
      </w:pPr>
      <w:r w:rsidRPr="002E12F0">
        <w:rPr>
          <w:i/>
        </w:rPr>
        <w:t xml:space="preserve">review </w:t>
      </w:r>
      <w:r w:rsidRPr="00582FBB">
        <w:t>the information in this document</w:t>
      </w:r>
    </w:p>
    <w:p w14:paraId="38B3AE6B" w14:textId="77777777" w:rsidR="002E12F0" w:rsidRDefault="00366F89" w:rsidP="002E12F0">
      <w:pPr>
        <w:pStyle w:val="IPPNumberedList"/>
      </w:pPr>
      <w:r w:rsidRPr="002E12F0">
        <w:rPr>
          <w:i/>
        </w:rPr>
        <w:t xml:space="preserve">recommend </w:t>
      </w:r>
      <w:r w:rsidR="00427913" w:rsidRPr="002E12F0">
        <w:rPr>
          <w:iCs/>
        </w:rPr>
        <w:t xml:space="preserve">one of </w:t>
      </w:r>
      <w:r w:rsidR="002A4731" w:rsidRPr="002E12F0">
        <w:rPr>
          <w:iCs/>
        </w:rPr>
        <w:t>four</w:t>
      </w:r>
      <w:r w:rsidR="00427913" w:rsidRPr="002E12F0">
        <w:rPr>
          <w:iCs/>
        </w:rPr>
        <w:t xml:space="preserve"> following options to SC for the DP topic</w:t>
      </w:r>
      <w:r w:rsidR="00427913" w:rsidRPr="002E12F0">
        <w:rPr>
          <w:i/>
        </w:rPr>
        <w:t xml:space="preserve"> “</w:t>
      </w:r>
      <w:r w:rsidR="00427913" w:rsidRPr="002E12F0">
        <w:t>Tephritidae: Identification of immature stages of fruit flies of economic importance by molecular techniques (2006-028)”</w:t>
      </w:r>
    </w:p>
    <w:p w14:paraId="5A91FF1C" w14:textId="77777777" w:rsidR="002E12F0" w:rsidRPr="002E12F0" w:rsidRDefault="00427913" w:rsidP="002E12F0">
      <w:pPr>
        <w:pStyle w:val="IPPNumberedList"/>
        <w:numPr>
          <w:ilvl w:val="1"/>
          <w:numId w:val="17"/>
        </w:numPr>
      </w:pPr>
      <w:r w:rsidRPr="002E12F0">
        <w:rPr>
          <w:i/>
        </w:rPr>
        <w:t xml:space="preserve">Remove </w:t>
      </w:r>
      <w:r w:rsidRPr="002E12F0">
        <w:rPr>
          <w:iCs/>
        </w:rPr>
        <w:t>the DP from the work plan</w:t>
      </w:r>
    </w:p>
    <w:p w14:paraId="28119B71" w14:textId="77777777" w:rsidR="002E12F0" w:rsidRPr="002E12F0" w:rsidRDefault="00427913" w:rsidP="002E12F0">
      <w:pPr>
        <w:pStyle w:val="IPPNumberedList"/>
        <w:numPr>
          <w:ilvl w:val="1"/>
          <w:numId w:val="17"/>
        </w:numPr>
      </w:pPr>
      <w:r w:rsidRPr="002E12F0">
        <w:rPr>
          <w:i/>
        </w:rPr>
        <w:t xml:space="preserve">Maintain </w:t>
      </w:r>
      <w:r w:rsidRPr="002E12F0">
        <w:rPr>
          <w:iCs/>
        </w:rPr>
        <w:t>the DP in pending status with no scope change</w:t>
      </w:r>
    </w:p>
    <w:p w14:paraId="6128F905" w14:textId="77777777" w:rsidR="002E12F0" w:rsidRPr="002E12F0" w:rsidRDefault="00427913" w:rsidP="002E12F0">
      <w:pPr>
        <w:pStyle w:val="IPPNumberedList"/>
        <w:numPr>
          <w:ilvl w:val="1"/>
          <w:numId w:val="17"/>
        </w:numPr>
      </w:pPr>
      <w:r w:rsidRPr="002E12F0">
        <w:rPr>
          <w:i/>
        </w:rPr>
        <w:t xml:space="preserve">Maintain </w:t>
      </w:r>
      <w:r w:rsidRPr="002E12F0">
        <w:rPr>
          <w:iCs/>
        </w:rPr>
        <w:t xml:space="preserve">the DP in pending status with scope change to </w:t>
      </w:r>
      <w:r w:rsidR="004142B9" w:rsidRPr="002E12F0">
        <w:rPr>
          <w:iCs/>
        </w:rPr>
        <w:t>g</w:t>
      </w:r>
      <w:r w:rsidRPr="002E12F0">
        <w:rPr>
          <w:iCs/>
        </w:rPr>
        <w:t>enus-level identification</w:t>
      </w:r>
    </w:p>
    <w:p w14:paraId="6CD78C9B" w14:textId="77777777" w:rsidR="002E12F0" w:rsidRPr="002E12F0" w:rsidRDefault="00427913" w:rsidP="002E12F0">
      <w:pPr>
        <w:pStyle w:val="IPPNumberedList"/>
        <w:numPr>
          <w:ilvl w:val="1"/>
          <w:numId w:val="17"/>
        </w:numPr>
      </w:pPr>
      <w:r w:rsidRPr="002E12F0">
        <w:rPr>
          <w:i/>
        </w:rPr>
        <w:t xml:space="preserve">Reactivate </w:t>
      </w:r>
      <w:r w:rsidRPr="002E12F0">
        <w:rPr>
          <w:iCs/>
        </w:rPr>
        <w:t>the DP with no scope change</w:t>
      </w:r>
    </w:p>
    <w:p w14:paraId="48CEAF0F" w14:textId="632DBDCF" w:rsidR="00427913" w:rsidRPr="002E12F0" w:rsidRDefault="00427913" w:rsidP="002E12F0">
      <w:pPr>
        <w:pStyle w:val="IPPNumberedList"/>
        <w:numPr>
          <w:ilvl w:val="1"/>
          <w:numId w:val="17"/>
        </w:numPr>
      </w:pPr>
      <w:r w:rsidRPr="002E12F0">
        <w:rPr>
          <w:i/>
        </w:rPr>
        <w:t xml:space="preserve">Reactivate </w:t>
      </w:r>
      <w:r w:rsidRPr="002E12F0">
        <w:rPr>
          <w:iCs/>
        </w:rPr>
        <w:t xml:space="preserve">the DP with scope change to </w:t>
      </w:r>
      <w:r w:rsidR="004142B9" w:rsidRPr="002E12F0">
        <w:rPr>
          <w:iCs/>
        </w:rPr>
        <w:t>g</w:t>
      </w:r>
      <w:r w:rsidRPr="002E12F0">
        <w:rPr>
          <w:iCs/>
        </w:rPr>
        <w:t>enus-level identification</w:t>
      </w:r>
    </w:p>
    <w:p w14:paraId="47FFD8B2" w14:textId="77777777" w:rsidR="00366F89" w:rsidRDefault="00366F89"/>
    <w:sectPr w:rsidR="00366F89" w:rsidSect="00F83E30">
      <w:headerReference w:type="even" r:id="rId8"/>
      <w:footerReference w:type="even" r:id="rId9"/>
      <w:headerReference w:type="first" r:id="rId10"/>
      <w:footerReference w:type="first" r:id="rId11"/>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9FE54" w14:textId="77777777" w:rsidR="00590DE5" w:rsidRDefault="00590DE5" w:rsidP="00F83E30">
      <w:r>
        <w:separator/>
      </w:r>
    </w:p>
  </w:endnote>
  <w:endnote w:type="continuationSeparator" w:id="0">
    <w:p w14:paraId="2990EFD9" w14:textId="77777777" w:rsidR="00590DE5" w:rsidRDefault="00590DE5" w:rsidP="00F83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7E061" w14:textId="2487742B" w:rsidR="00F83E30" w:rsidRPr="00260893" w:rsidRDefault="00260893" w:rsidP="00260893">
    <w:pPr>
      <w:pStyle w:val="IPPFooter"/>
      <w:rPr>
        <w:b w:val="0"/>
      </w:rPr>
    </w:pPr>
    <w:r w:rsidRPr="00260893">
      <w:rPr>
        <w:rStyle w:val="PageNumber"/>
        <w:b/>
      </w:rPr>
      <w:t>International Plant Protection Convention</w:t>
    </w:r>
    <w:r w:rsidRPr="00260893">
      <w:rPr>
        <w:rStyle w:val="PageNumber"/>
        <w:b/>
      </w:rPr>
      <w:tab/>
    </w:r>
    <w:r w:rsidRPr="00260893">
      <w:rPr>
        <w:rStyle w:val="PageNumber"/>
        <w:b/>
        <w:bCs/>
      </w:rPr>
      <w:t xml:space="preserve">Page </w:t>
    </w:r>
    <w:r w:rsidRPr="00260893">
      <w:rPr>
        <w:rStyle w:val="PageNumber"/>
        <w:b/>
        <w:bCs/>
      </w:rPr>
      <w:fldChar w:fldCharType="begin"/>
    </w:r>
    <w:r w:rsidRPr="00260893">
      <w:rPr>
        <w:rStyle w:val="PageNumber"/>
        <w:b/>
        <w:bCs/>
      </w:rPr>
      <w:instrText xml:space="preserve"> PAGE </w:instrText>
    </w:r>
    <w:r w:rsidRPr="00260893">
      <w:rPr>
        <w:rStyle w:val="PageNumber"/>
        <w:b/>
        <w:bCs/>
      </w:rPr>
      <w:fldChar w:fldCharType="separate"/>
    </w:r>
    <w:r w:rsidR="00417456">
      <w:rPr>
        <w:rStyle w:val="PageNumber"/>
        <w:b/>
        <w:bCs/>
        <w:noProof/>
      </w:rPr>
      <w:t>2</w:t>
    </w:r>
    <w:r w:rsidRPr="00260893">
      <w:rPr>
        <w:rStyle w:val="PageNumber"/>
        <w:b/>
        <w:bCs/>
      </w:rPr>
      <w:fldChar w:fldCharType="end"/>
    </w:r>
    <w:r w:rsidRPr="00260893">
      <w:rPr>
        <w:rStyle w:val="PageNumber"/>
        <w:b/>
        <w:bCs/>
      </w:rPr>
      <w:t xml:space="preserve"> of </w:t>
    </w:r>
    <w:r w:rsidRPr="00260893">
      <w:rPr>
        <w:rStyle w:val="PageNumber"/>
        <w:b/>
        <w:bCs/>
      </w:rPr>
      <w:fldChar w:fldCharType="begin"/>
    </w:r>
    <w:r w:rsidRPr="00260893">
      <w:rPr>
        <w:rStyle w:val="PageNumber"/>
        <w:b/>
        <w:bCs/>
      </w:rPr>
      <w:instrText xml:space="preserve"> NUMPAGES </w:instrText>
    </w:r>
    <w:r w:rsidRPr="00260893">
      <w:rPr>
        <w:rStyle w:val="PageNumber"/>
        <w:b/>
        <w:bCs/>
      </w:rPr>
      <w:fldChar w:fldCharType="separate"/>
    </w:r>
    <w:r w:rsidR="00417456">
      <w:rPr>
        <w:rStyle w:val="PageNumber"/>
        <w:b/>
        <w:bCs/>
        <w:noProof/>
      </w:rPr>
      <w:t>2</w:t>
    </w:r>
    <w:r w:rsidRPr="00260893">
      <w:rPr>
        <w:rStyle w:val="PageNumbe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C53DC" w14:textId="5E6F0923" w:rsidR="00F83E30" w:rsidRPr="00260893" w:rsidRDefault="00260893" w:rsidP="00260893">
    <w:pPr>
      <w:pStyle w:val="IPPFooter"/>
      <w:rPr>
        <w:b w:val="0"/>
      </w:rPr>
    </w:pPr>
    <w:r w:rsidRPr="00260893">
      <w:rPr>
        <w:rStyle w:val="PageNumber"/>
        <w:b/>
      </w:rPr>
      <w:t>International Plant Protection Convention</w:t>
    </w:r>
    <w:r w:rsidRPr="00260893">
      <w:rPr>
        <w:rStyle w:val="PageNumber"/>
        <w:b/>
      </w:rPr>
      <w:tab/>
    </w:r>
    <w:r w:rsidRPr="00260893">
      <w:rPr>
        <w:rStyle w:val="PageNumber"/>
        <w:b/>
        <w:bCs/>
      </w:rPr>
      <w:t xml:space="preserve">Page </w:t>
    </w:r>
    <w:r w:rsidRPr="00260893">
      <w:rPr>
        <w:rStyle w:val="PageNumber"/>
        <w:b/>
        <w:bCs/>
      </w:rPr>
      <w:fldChar w:fldCharType="begin"/>
    </w:r>
    <w:r w:rsidRPr="00260893">
      <w:rPr>
        <w:rStyle w:val="PageNumber"/>
        <w:b/>
        <w:bCs/>
      </w:rPr>
      <w:instrText xml:space="preserve"> PAGE </w:instrText>
    </w:r>
    <w:r w:rsidRPr="00260893">
      <w:rPr>
        <w:rStyle w:val="PageNumber"/>
        <w:b/>
        <w:bCs/>
      </w:rPr>
      <w:fldChar w:fldCharType="separate"/>
    </w:r>
    <w:r w:rsidR="00417456">
      <w:rPr>
        <w:rStyle w:val="PageNumber"/>
        <w:b/>
        <w:bCs/>
        <w:noProof/>
      </w:rPr>
      <w:t>1</w:t>
    </w:r>
    <w:r w:rsidRPr="00260893">
      <w:rPr>
        <w:rStyle w:val="PageNumber"/>
        <w:b/>
        <w:bCs/>
      </w:rPr>
      <w:fldChar w:fldCharType="end"/>
    </w:r>
    <w:r w:rsidRPr="00260893">
      <w:rPr>
        <w:rStyle w:val="PageNumber"/>
        <w:b/>
        <w:bCs/>
      </w:rPr>
      <w:t xml:space="preserve"> of </w:t>
    </w:r>
    <w:r w:rsidRPr="00260893">
      <w:rPr>
        <w:rStyle w:val="PageNumber"/>
        <w:b/>
        <w:bCs/>
      </w:rPr>
      <w:fldChar w:fldCharType="begin"/>
    </w:r>
    <w:r w:rsidRPr="00260893">
      <w:rPr>
        <w:rStyle w:val="PageNumber"/>
        <w:b/>
        <w:bCs/>
      </w:rPr>
      <w:instrText xml:space="preserve"> NUMPAGES </w:instrText>
    </w:r>
    <w:r w:rsidRPr="00260893">
      <w:rPr>
        <w:rStyle w:val="PageNumber"/>
        <w:b/>
        <w:bCs/>
      </w:rPr>
      <w:fldChar w:fldCharType="separate"/>
    </w:r>
    <w:r w:rsidR="00417456">
      <w:rPr>
        <w:rStyle w:val="PageNumber"/>
        <w:b/>
        <w:bCs/>
        <w:noProof/>
      </w:rPr>
      <w:t>2</w:t>
    </w:r>
    <w:r w:rsidRPr="00260893">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B9429" w14:textId="77777777" w:rsidR="00590DE5" w:rsidRDefault="00590DE5" w:rsidP="00F83E30">
      <w:r>
        <w:separator/>
      </w:r>
    </w:p>
  </w:footnote>
  <w:footnote w:type="continuationSeparator" w:id="0">
    <w:p w14:paraId="41733EF4" w14:textId="77777777" w:rsidR="00590DE5" w:rsidRDefault="00590DE5" w:rsidP="00F83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4C271" w14:textId="6BD509E4" w:rsidR="00F83E30" w:rsidRPr="00260893" w:rsidRDefault="00260893" w:rsidP="00260893">
    <w:pPr>
      <w:pStyle w:val="IPPHeader"/>
      <w:tabs>
        <w:tab w:val="left" w:pos="2454"/>
      </w:tabs>
      <w:rPr>
        <w:i/>
        <w:lang w:val="fr-FR"/>
      </w:rPr>
    </w:pPr>
    <w:r>
      <w:t>02_</w:t>
    </w:r>
    <w:r w:rsidRPr="00FE6905">
      <w:t>TP</w:t>
    </w:r>
    <w:r>
      <w:t>DP</w:t>
    </w:r>
    <w:r w:rsidRPr="00FE6905">
      <w:t>_</w:t>
    </w:r>
    <w:r>
      <w:t>Tel_2021</w:t>
    </w:r>
    <w:r w:rsidRPr="00FE6905">
      <w:t>_</w:t>
    </w:r>
    <w:r w:rsidRPr="00BD65EC">
      <w:t xml:space="preserve"> </w:t>
    </w:r>
    <w:r>
      <w:t>July</w:t>
    </w:r>
    <w:r>
      <w:tab/>
    </w:r>
    <w:r>
      <w:tab/>
      <w:t xml:space="preserve">Scope change: draft DP </w:t>
    </w:r>
    <w:proofErr w:type="spellStart"/>
    <w:r>
      <w:t>Tephritidae</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FB3B5" w14:textId="45BFF5B2" w:rsidR="00260893" w:rsidRDefault="00260893" w:rsidP="00260893">
    <w:pPr>
      <w:pStyle w:val="IPPHeader"/>
      <w:ind w:left="1134"/>
      <w:rPr>
        <w:noProof/>
      </w:rPr>
    </w:pPr>
    <w:r>
      <w:rPr>
        <w:noProof/>
      </w:rPr>
      <w:drawing>
        <wp:anchor distT="0" distB="0" distL="114300" distR="114300" simplePos="0" relativeHeight="251660288" behindDoc="0" locked="0" layoutInCell="1" allowOverlap="0" wp14:anchorId="4BACA8B9" wp14:editId="4D3AEC2A">
          <wp:simplePos x="0" y="0"/>
          <wp:positionH relativeFrom="page">
            <wp:posOffset>-28575</wp:posOffset>
          </wp:positionH>
          <wp:positionV relativeFrom="paragraph">
            <wp:posOffset>-460339</wp:posOffset>
          </wp:positionV>
          <wp:extent cx="7629525" cy="463550"/>
          <wp:effectExtent l="0" t="0" r="0" b="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930B093" w14:textId="14DEE33A" w:rsidR="00F83E30" w:rsidRDefault="00260893" w:rsidP="00260893">
    <w:pPr>
      <w:pStyle w:val="IPPHeader"/>
      <w:ind w:left="1134"/>
    </w:pPr>
    <w:r>
      <w:rPr>
        <w:noProof/>
      </w:rPr>
      <w:drawing>
        <wp:anchor distT="0" distB="0" distL="114300" distR="114300" simplePos="0" relativeHeight="251659264" behindDoc="0" locked="0" layoutInCell="1" allowOverlap="1" wp14:anchorId="37F3FB84" wp14:editId="2604D18B">
          <wp:simplePos x="0" y="0"/>
          <wp:positionH relativeFrom="column">
            <wp:posOffset>-12700</wp:posOffset>
          </wp:positionH>
          <wp:positionV relativeFrom="paragraph">
            <wp:posOffset>3810</wp:posOffset>
          </wp:positionV>
          <wp:extent cx="632460" cy="321310"/>
          <wp:effectExtent l="0" t="0" r="0" b="0"/>
          <wp:wrapSquare wrapText="bothSides"/>
          <wp:docPr id="7"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t>02</w:t>
    </w:r>
    <w:r w:rsidRPr="007A07BA">
      <w:t>_TPDP_</w:t>
    </w:r>
    <w:r>
      <w:t>Tel_</w:t>
    </w:r>
    <w:r w:rsidRPr="007A07BA">
      <w:t>20</w:t>
    </w:r>
    <w:r>
      <w:t>21</w:t>
    </w:r>
    <w:r w:rsidRPr="007A07BA">
      <w:t>_</w:t>
    </w:r>
    <w:r>
      <w:t>July</w:t>
    </w:r>
    <w:r w:rsidRPr="007A07BA">
      <w:br/>
    </w:r>
    <w:r>
      <w:rPr>
        <w:i/>
      </w:rPr>
      <w:t xml:space="preserve">Scope change: draft DP </w:t>
    </w:r>
    <w:proofErr w:type="spellStart"/>
    <w:r>
      <w:rPr>
        <w:i/>
      </w:rPr>
      <w:t>Tephritidae</w:t>
    </w:r>
    <w:proofErr w:type="spellEnd"/>
    <w:r w:rsidRPr="004C4270">
      <w:rPr>
        <w:i/>
      </w:rPr>
      <w:tab/>
    </w:r>
    <w:r w:rsidRPr="006B1590">
      <w:rPr>
        <w:i/>
      </w:rPr>
      <w:t xml:space="preserve">Agenda item: </w:t>
    </w:r>
    <w:r>
      <w:rPr>
        <w:i/>
      </w:rPr>
      <w:t>4.1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A7736D4"/>
    <w:multiLevelType w:val="hybridMultilevel"/>
    <w:tmpl w:val="1FF6AA4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9"/>
  </w:num>
  <w:num w:numId="3">
    <w:abstractNumId w:val="2"/>
  </w:num>
  <w:num w:numId="4">
    <w:abstractNumId w:val="1"/>
  </w:num>
  <w:num w:numId="5">
    <w:abstractNumId w:val="4"/>
  </w:num>
  <w:num w:numId="6">
    <w:abstractNumId w:val="11"/>
  </w:num>
  <w:num w:numId="7">
    <w:abstractNumId w:val="8"/>
  </w:num>
  <w:num w:numId="8">
    <w:abstractNumId w:val="6"/>
  </w:num>
  <w:num w:numId="9">
    <w:abstractNumId w:val="12"/>
  </w:num>
  <w:num w:numId="10">
    <w:abstractNumId w:val="3"/>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0"/>
  </w:num>
  <w:num w:numId="18">
    <w:abstractNumId w:val="7"/>
  </w:num>
  <w:num w:numId="19">
    <w:abstractNumId w:val="10"/>
  </w:num>
  <w:num w:numId="2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F89"/>
    <w:rsid w:val="00000290"/>
    <w:rsid w:val="00010DE5"/>
    <w:rsid w:val="00011DDE"/>
    <w:rsid w:val="000129EE"/>
    <w:rsid w:val="00013770"/>
    <w:rsid w:val="00015157"/>
    <w:rsid w:val="000163D8"/>
    <w:rsid w:val="0002523A"/>
    <w:rsid w:val="00033AA8"/>
    <w:rsid w:val="000346FC"/>
    <w:rsid w:val="00036D21"/>
    <w:rsid w:val="00036D2D"/>
    <w:rsid w:val="00037322"/>
    <w:rsid w:val="00042F5D"/>
    <w:rsid w:val="00043920"/>
    <w:rsid w:val="00043CE6"/>
    <w:rsid w:val="00046BC2"/>
    <w:rsid w:val="00061BD9"/>
    <w:rsid w:val="00061FCC"/>
    <w:rsid w:val="000627D5"/>
    <w:rsid w:val="00065B05"/>
    <w:rsid w:val="00067DA1"/>
    <w:rsid w:val="00075A79"/>
    <w:rsid w:val="00081C34"/>
    <w:rsid w:val="00083812"/>
    <w:rsid w:val="00083968"/>
    <w:rsid w:val="00083A7C"/>
    <w:rsid w:val="0008748D"/>
    <w:rsid w:val="00090339"/>
    <w:rsid w:val="0009496A"/>
    <w:rsid w:val="00094FFF"/>
    <w:rsid w:val="000A0445"/>
    <w:rsid w:val="000A085B"/>
    <w:rsid w:val="000A372A"/>
    <w:rsid w:val="000A3B19"/>
    <w:rsid w:val="000A63C4"/>
    <w:rsid w:val="000B4B9C"/>
    <w:rsid w:val="000C42ED"/>
    <w:rsid w:val="000C5FF8"/>
    <w:rsid w:val="000C67BA"/>
    <w:rsid w:val="000D47F2"/>
    <w:rsid w:val="000D4C80"/>
    <w:rsid w:val="000D751A"/>
    <w:rsid w:val="000E6FEA"/>
    <w:rsid w:val="000F5220"/>
    <w:rsid w:val="00100E98"/>
    <w:rsid w:val="00102906"/>
    <w:rsid w:val="00102F71"/>
    <w:rsid w:val="00104211"/>
    <w:rsid w:val="0010442A"/>
    <w:rsid w:val="00104B0E"/>
    <w:rsid w:val="00104C30"/>
    <w:rsid w:val="00110114"/>
    <w:rsid w:val="00113CE3"/>
    <w:rsid w:val="0011484D"/>
    <w:rsid w:val="0013368B"/>
    <w:rsid w:val="00134F83"/>
    <w:rsid w:val="00135F20"/>
    <w:rsid w:val="001366AE"/>
    <w:rsid w:val="00141BA4"/>
    <w:rsid w:val="001422D5"/>
    <w:rsid w:val="0014422A"/>
    <w:rsid w:val="00146E22"/>
    <w:rsid w:val="00150285"/>
    <w:rsid w:val="001629B6"/>
    <w:rsid w:val="00163B82"/>
    <w:rsid w:val="00165B5C"/>
    <w:rsid w:val="001817F0"/>
    <w:rsid w:val="001823CB"/>
    <w:rsid w:val="0018398C"/>
    <w:rsid w:val="00185624"/>
    <w:rsid w:val="0018714E"/>
    <w:rsid w:val="00191D30"/>
    <w:rsid w:val="00192752"/>
    <w:rsid w:val="00192BB0"/>
    <w:rsid w:val="00195845"/>
    <w:rsid w:val="001A395C"/>
    <w:rsid w:val="001A4FA2"/>
    <w:rsid w:val="001B6EDC"/>
    <w:rsid w:val="001C0FC7"/>
    <w:rsid w:val="001C4E56"/>
    <w:rsid w:val="001C7360"/>
    <w:rsid w:val="001D1061"/>
    <w:rsid w:val="001D36EC"/>
    <w:rsid w:val="001D4EE9"/>
    <w:rsid w:val="001E3C24"/>
    <w:rsid w:val="001E4E68"/>
    <w:rsid w:val="001E5C71"/>
    <w:rsid w:val="001F12C1"/>
    <w:rsid w:val="001F220B"/>
    <w:rsid w:val="001F44B9"/>
    <w:rsid w:val="00203211"/>
    <w:rsid w:val="00203D7D"/>
    <w:rsid w:val="00203EEF"/>
    <w:rsid w:val="00204779"/>
    <w:rsid w:val="002065DA"/>
    <w:rsid w:val="002067F7"/>
    <w:rsid w:val="00213DDE"/>
    <w:rsid w:val="00216A70"/>
    <w:rsid w:val="00221FF8"/>
    <w:rsid w:val="002251C4"/>
    <w:rsid w:val="00230965"/>
    <w:rsid w:val="00231803"/>
    <w:rsid w:val="002330E1"/>
    <w:rsid w:val="0023391E"/>
    <w:rsid w:val="002422EA"/>
    <w:rsid w:val="00243BF7"/>
    <w:rsid w:val="00245531"/>
    <w:rsid w:val="00252836"/>
    <w:rsid w:val="002573B2"/>
    <w:rsid w:val="00260893"/>
    <w:rsid w:val="00262E36"/>
    <w:rsid w:val="00262F51"/>
    <w:rsid w:val="00264632"/>
    <w:rsid w:val="00265465"/>
    <w:rsid w:val="00275DF3"/>
    <w:rsid w:val="00282BD0"/>
    <w:rsid w:val="00282D64"/>
    <w:rsid w:val="002843A8"/>
    <w:rsid w:val="00295576"/>
    <w:rsid w:val="00297FEB"/>
    <w:rsid w:val="002A459F"/>
    <w:rsid w:val="002A4731"/>
    <w:rsid w:val="002A6CC9"/>
    <w:rsid w:val="002A7BB2"/>
    <w:rsid w:val="002B0734"/>
    <w:rsid w:val="002B42B6"/>
    <w:rsid w:val="002B756F"/>
    <w:rsid w:val="002B7CF5"/>
    <w:rsid w:val="002C1154"/>
    <w:rsid w:val="002C2692"/>
    <w:rsid w:val="002C4673"/>
    <w:rsid w:val="002C544B"/>
    <w:rsid w:val="002C6744"/>
    <w:rsid w:val="002D1179"/>
    <w:rsid w:val="002D353C"/>
    <w:rsid w:val="002E0CA9"/>
    <w:rsid w:val="002E12F0"/>
    <w:rsid w:val="002E36A0"/>
    <w:rsid w:val="002E3975"/>
    <w:rsid w:val="002E5FA9"/>
    <w:rsid w:val="002E6250"/>
    <w:rsid w:val="002E7AA3"/>
    <w:rsid w:val="002F1C37"/>
    <w:rsid w:val="002F4973"/>
    <w:rsid w:val="00300380"/>
    <w:rsid w:val="00302327"/>
    <w:rsid w:val="0030242C"/>
    <w:rsid w:val="003036CA"/>
    <w:rsid w:val="0030536C"/>
    <w:rsid w:val="00305746"/>
    <w:rsid w:val="00310891"/>
    <w:rsid w:val="003119DA"/>
    <w:rsid w:val="003138B8"/>
    <w:rsid w:val="003168CF"/>
    <w:rsid w:val="00320051"/>
    <w:rsid w:val="00320121"/>
    <w:rsid w:val="00320ACF"/>
    <w:rsid w:val="00320E52"/>
    <w:rsid w:val="003362CE"/>
    <w:rsid w:val="00337546"/>
    <w:rsid w:val="0034127E"/>
    <w:rsid w:val="003443A4"/>
    <w:rsid w:val="00345775"/>
    <w:rsid w:val="00351867"/>
    <w:rsid w:val="00351CAA"/>
    <w:rsid w:val="00355192"/>
    <w:rsid w:val="00357E22"/>
    <w:rsid w:val="00361C41"/>
    <w:rsid w:val="00364938"/>
    <w:rsid w:val="00364C75"/>
    <w:rsid w:val="00366ED6"/>
    <w:rsid w:val="00366F89"/>
    <w:rsid w:val="00370024"/>
    <w:rsid w:val="0037274C"/>
    <w:rsid w:val="00376F4E"/>
    <w:rsid w:val="0037794D"/>
    <w:rsid w:val="00377C66"/>
    <w:rsid w:val="003821EB"/>
    <w:rsid w:val="00387076"/>
    <w:rsid w:val="00397838"/>
    <w:rsid w:val="003A35A6"/>
    <w:rsid w:val="003A3E03"/>
    <w:rsid w:val="003B698D"/>
    <w:rsid w:val="003B78B3"/>
    <w:rsid w:val="003C08D0"/>
    <w:rsid w:val="003C0E8B"/>
    <w:rsid w:val="003C2D79"/>
    <w:rsid w:val="003C4272"/>
    <w:rsid w:val="003E06B5"/>
    <w:rsid w:val="003E18AC"/>
    <w:rsid w:val="003E5A3E"/>
    <w:rsid w:val="003F6FF9"/>
    <w:rsid w:val="00402D73"/>
    <w:rsid w:val="004117A1"/>
    <w:rsid w:val="0041219D"/>
    <w:rsid w:val="004127A5"/>
    <w:rsid w:val="004142B9"/>
    <w:rsid w:val="00416FC9"/>
    <w:rsid w:val="00417456"/>
    <w:rsid w:val="00417521"/>
    <w:rsid w:val="004179F5"/>
    <w:rsid w:val="00422FE3"/>
    <w:rsid w:val="00427913"/>
    <w:rsid w:val="00437FE4"/>
    <w:rsid w:val="00440BA6"/>
    <w:rsid w:val="00444C39"/>
    <w:rsid w:val="00445DEC"/>
    <w:rsid w:val="004464A4"/>
    <w:rsid w:val="00450EE3"/>
    <w:rsid w:val="00452F03"/>
    <w:rsid w:val="00452F57"/>
    <w:rsid w:val="00454846"/>
    <w:rsid w:val="00454E22"/>
    <w:rsid w:val="00461083"/>
    <w:rsid w:val="00462ADE"/>
    <w:rsid w:val="00464277"/>
    <w:rsid w:val="004675A7"/>
    <w:rsid w:val="0047128C"/>
    <w:rsid w:val="00474ED1"/>
    <w:rsid w:val="0047513D"/>
    <w:rsid w:val="00477E25"/>
    <w:rsid w:val="0048092E"/>
    <w:rsid w:val="00483043"/>
    <w:rsid w:val="004840F7"/>
    <w:rsid w:val="00486159"/>
    <w:rsid w:val="004935F0"/>
    <w:rsid w:val="00494513"/>
    <w:rsid w:val="004A1F59"/>
    <w:rsid w:val="004A5078"/>
    <w:rsid w:val="004A5081"/>
    <w:rsid w:val="004A6170"/>
    <w:rsid w:val="004A7132"/>
    <w:rsid w:val="004C03D2"/>
    <w:rsid w:val="004C213D"/>
    <w:rsid w:val="004C39FA"/>
    <w:rsid w:val="004C7683"/>
    <w:rsid w:val="004D1966"/>
    <w:rsid w:val="004D2F1F"/>
    <w:rsid w:val="004D4879"/>
    <w:rsid w:val="004E11C2"/>
    <w:rsid w:val="004E1859"/>
    <w:rsid w:val="004E22E6"/>
    <w:rsid w:val="004E26E0"/>
    <w:rsid w:val="004E379A"/>
    <w:rsid w:val="004E3D40"/>
    <w:rsid w:val="004E64CF"/>
    <w:rsid w:val="004F037F"/>
    <w:rsid w:val="004F0A73"/>
    <w:rsid w:val="004F4289"/>
    <w:rsid w:val="004F469E"/>
    <w:rsid w:val="00506474"/>
    <w:rsid w:val="00506D1A"/>
    <w:rsid w:val="00506FA8"/>
    <w:rsid w:val="00510A94"/>
    <w:rsid w:val="00511F1B"/>
    <w:rsid w:val="00513714"/>
    <w:rsid w:val="0051574A"/>
    <w:rsid w:val="005165BC"/>
    <w:rsid w:val="005250A6"/>
    <w:rsid w:val="00527773"/>
    <w:rsid w:val="00530C8C"/>
    <w:rsid w:val="0053336C"/>
    <w:rsid w:val="00540435"/>
    <w:rsid w:val="00541171"/>
    <w:rsid w:val="00541B07"/>
    <w:rsid w:val="005559BE"/>
    <w:rsid w:val="00555B00"/>
    <w:rsid w:val="0056230F"/>
    <w:rsid w:val="00566F0D"/>
    <w:rsid w:val="00571095"/>
    <w:rsid w:val="00571D92"/>
    <w:rsid w:val="005745F1"/>
    <w:rsid w:val="005770C9"/>
    <w:rsid w:val="005826B8"/>
    <w:rsid w:val="00586425"/>
    <w:rsid w:val="00586B63"/>
    <w:rsid w:val="00590DE5"/>
    <w:rsid w:val="005937D6"/>
    <w:rsid w:val="005938DB"/>
    <w:rsid w:val="00595D57"/>
    <w:rsid w:val="00595DA3"/>
    <w:rsid w:val="005A5504"/>
    <w:rsid w:val="005B29E6"/>
    <w:rsid w:val="005C2761"/>
    <w:rsid w:val="005C2DE6"/>
    <w:rsid w:val="005D2310"/>
    <w:rsid w:val="005D5D4C"/>
    <w:rsid w:val="005D5D64"/>
    <w:rsid w:val="005E15B9"/>
    <w:rsid w:val="005E3D42"/>
    <w:rsid w:val="005E43C3"/>
    <w:rsid w:val="005F77F7"/>
    <w:rsid w:val="006112CB"/>
    <w:rsid w:val="0061341E"/>
    <w:rsid w:val="00620603"/>
    <w:rsid w:val="006249C2"/>
    <w:rsid w:val="00624BB1"/>
    <w:rsid w:val="00625515"/>
    <w:rsid w:val="00626540"/>
    <w:rsid w:val="00626F53"/>
    <w:rsid w:val="0062780E"/>
    <w:rsid w:val="00627812"/>
    <w:rsid w:val="00631865"/>
    <w:rsid w:val="00643513"/>
    <w:rsid w:val="00645FD1"/>
    <w:rsid w:val="0064645D"/>
    <w:rsid w:val="00651AAD"/>
    <w:rsid w:val="006529E8"/>
    <w:rsid w:val="00652D63"/>
    <w:rsid w:val="006652FC"/>
    <w:rsid w:val="006670C8"/>
    <w:rsid w:val="006713DB"/>
    <w:rsid w:val="006746B1"/>
    <w:rsid w:val="006764BA"/>
    <w:rsid w:val="0067689A"/>
    <w:rsid w:val="00676C7E"/>
    <w:rsid w:val="00680860"/>
    <w:rsid w:val="00681AE5"/>
    <w:rsid w:val="006827E8"/>
    <w:rsid w:val="0069144C"/>
    <w:rsid w:val="0069154A"/>
    <w:rsid w:val="006A010C"/>
    <w:rsid w:val="006A034A"/>
    <w:rsid w:val="006A3D39"/>
    <w:rsid w:val="006A582D"/>
    <w:rsid w:val="006B16EB"/>
    <w:rsid w:val="006B2C4C"/>
    <w:rsid w:val="006B3981"/>
    <w:rsid w:val="006C02F4"/>
    <w:rsid w:val="006C263A"/>
    <w:rsid w:val="006D08D2"/>
    <w:rsid w:val="006D7EBC"/>
    <w:rsid w:val="006E1F85"/>
    <w:rsid w:val="006E2C79"/>
    <w:rsid w:val="006E5634"/>
    <w:rsid w:val="006E6D34"/>
    <w:rsid w:val="006E6FDF"/>
    <w:rsid w:val="006F056B"/>
    <w:rsid w:val="006F4592"/>
    <w:rsid w:val="006F5F43"/>
    <w:rsid w:val="00702552"/>
    <w:rsid w:val="007061B0"/>
    <w:rsid w:val="0071081A"/>
    <w:rsid w:val="007160C4"/>
    <w:rsid w:val="00720855"/>
    <w:rsid w:val="007208F6"/>
    <w:rsid w:val="007240DB"/>
    <w:rsid w:val="0072518B"/>
    <w:rsid w:val="00725371"/>
    <w:rsid w:val="00726783"/>
    <w:rsid w:val="00727018"/>
    <w:rsid w:val="00733968"/>
    <w:rsid w:val="00746633"/>
    <w:rsid w:val="00750E3B"/>
    <w:rsid w:val="00754472"/>
    <w:rsid w:val="00755FF0"/>
    <w:rsid w:val="007562A7"/>
    <w:rsid w:val="00756CCE"/>
    <w:rsid w:val="00757DF7"/>
    <w:rsid w:val="00762E09"/>
    <w:rsid w:val="007646CA"/>
    <w:rsid w:val="0077402E"/>
    <w:rsid w:val="00774E86"/>
    <w:rsid w:val="007752FD"/>
    <w:rsid w:val="007801AE"/>
    <w:rsid w:val="00780F8A"/>
    <w:rsid w:val="00781371"/>
    <w:rsid w:val="007855F1"/>
    <w:rsid w:val="00790BD0"/>
    <w:rsid w:val="00791F41"/>
    <w:rsid w:val="00794501"/>
    <w:rsid w:val="00794A6F"/>
    <w:rsid w:val="007952C0"/>
    <w:rsid w:val="007A3FD6"/>
    <w:rsid w:val="007B08B3"/>
    <w:rsid w:val="007B15E6"/>
    <w:rsid w:val="007B24FB"/>
    <w:rsid w:val="007B5BA7"/>
    <w:rsid w:val="007B65C0"/>
    <w:rsid w:val="007B7D77"/>
    <w:rsid w:val="007C2B89"/>
    <w:rsid w:val="007C69A6"/>
    <w:rsid w:val="007D0493"/>
    <w:rsid w:val="007D287F"/>
    <w:rsid w:val="007D2AA0"/>
    <w:rsid w:val="007D2D4B"/>
    <w:rsid w:val="007D3E6B"/>
    <w:rsid w:val="007D5AAD"/>
    <w:rsid w:val="007D67C5"/>
    <w:rsid w:val="007D6841"/>
    <w:rsid w:val="007E2FE5"/>
    <w:rsid w:val="007E4E5E"/>
    <w:rsid w:val="007E5D64"/>
    <w:rsid w:val="007E673F"/>
    <w:rsid w:val="007F5DDD"/>
    <w:rsid w:val="008001B1"/>
    <w:rsid w:val="0080172E"/>
    <w:rsid w:val="00802151"/>
    <w:rsid w:val="00805C9E"/>
    <w:rsid w:val="00810039"/>
    <w:rsid w:val="008129FA"/>
    <w:rsid w:val="0081530D"/>
    <w:rsid w:val="008167B5"/>
    <w:rsid w:val="00817645"/>
    <w:rsid w:val="00817DD9"/>
    <w:rsid w:val="00821290"/>
    <w:rsid w:val="00825DB7"/>
    <w:rsid w:val="00830782"/>
    <w:rsid w:val="008321DD"/>
    <w:rsid w:val="008327B8"/>
    <w:rsid w:val="00842572"/>
    <w:rsid w:val="00842B7F"/>
    <w:rsid w:val="0084425A"/>
    <w:rsid w:val="00845CAE"/>
    <w:rsid w:val="00850CBB"/>
    <w:rsid w:val="00852C67"/>
    <w:rsid w:val="00855D14"/>
    <w:rsid w:val="00856C0F"/>
    <w:rsid w:val="00857AE7"/>
    <w:rsid w:val="00862D29"/>
    <w:rsid w:val="00870D26"/>
    <w:rsid w:val="0087369D"/>
    <w:rsid w:val="00873961"/>
    <w:rsid w:val="008749A0"/>
    <w:rsid w:val="0087611C"/>
    <w:rsid w:val="0088393A"/>
    <w:rsid w:val="0088697F"/>
    <w:rsid w:val="00890205"/>
    <w:rsid w:val="00893EF5"/>
    <w:rsid w:val="008A1709"/>
    <w:rsid w:val="008A253E"/>
    <w:rsid w:val="008B6B39"/>
    <w:rsid w:val="008C1266"/>
    <w:rsid w:val="008C51C1"/>
    <w:rsid w:val="008D12BE"/>
    <w:rsid w:val="008D27DE"/>
    <w:rsid w:val="008D32AC"/>
    <w:rsid w:val="008E2258"/>
    <w:rsid w:val="008E411C"/>
    <w:rsid w:val="008F6D75"/>
    <w:rsid w:val="008F73E8"/>
    <w:rsid w:val="00900542"/>
    <w:rsid w:val="00916BC1"/>
    <w:rsid w:val="00916ED2"/>
    <w:rsid w:val="009219CD"/>
    <w:rsid w:val="00922E9F"/>
    <w:rsid w:val="00924E20"/>
    <w:rsid w:val="009253EB"/>
    <w:rsid w:val="00927821"/>
    <w:rsid w:val="0093003D"/>
    <w:rsid w:val="00934050"/>
    <w:rsid w:val="00945E3C"/>
    <w:rsid w:val="00952EBB"/>
    <w:rsid w:val="0095323F"/>
    <w:rsid w:val="009544E5"/>
    <w:rsid w:val="00960DEC"/>
    <w:rsid w:val="00964B08"/>
    <w:rsid w:val="00965878"/>
    <w:rsid w:val="00975267"/>
    <w:rsid w:val="009763FC"/>
    <w:rsid w:val="00976739"/>
    <w:rsid w:val="009802DB"/>
    <w:rsid w:val="00982832"/>
    <w:rsid w:val="00986ABA"/>
    <w:rsid w:val="00987360"/>
    <w:rsid w:val="0099066C"/>
    <w:rsid w:val="00990AD3"/>
    <w:rsid w:val="00990B8C"/>
    <w:rsid w:val="00995D56"/>
    <w:rsid w:val="009A04A0"/>
    <w:rsid w:val="009A1BE3"/>
    <w:rsid w:val="009B4CD7"/>
    <w:rsid w:val="009B7758"/>
    <w:rsid w:val="009C00C3"/>
    <w:rsid w:val="009C7747"/>
    <w:rsid w:val="009D00B0"/>
    <w:rsid w:val="009D092E"/>
    <w:rsid w:val="009D3DBC"/>
    <w:rsid w:val="009E2A1C"/>
    <w:rsid w:val="009E36B7"/>
    <w:rsid w:val="009E6639"/>
    <w:rsid w:val="00A00A71"/>
    <w:rsid w:val="00A04F20"/>
    <w:rsid w:val="00A05BD7"/>
    <w:rsid w:val="00A0722C"/>
    <w:rsid w:val="00A11283"/>
    <w:rsid w:val="00A11624"/>
    <w:rsid w:val="00A15BC2"/>
    <w:rsid w:val="00A248C7"/>
    <w:rsid w:val="00A25F09"/>
    <w:rsid w:val="00A322A9"/>
    <w:rsid w:val="00A372A5"/>
    <w:rsid w:val="00A41343"/>
    <w:rsid w:val="00A470BA"/>
    <w:rsid w:val="00A47CC2"/>
    <w:rsid w:val="00A50E0C"/>
    <w:rsid w:val="00A534B0"/>
    <w:rsid w:val="00A57373"/>
    <w:rsid w:val="00A611A6"/>
    <w:rsid w:val="00A625DA"/>
    <w:rsid w:val="00A632BC"/>
    <w:rsid w:val="00A63D2A"/>
    <w:rsid w:val="00A66F3F"/>
    <w:rsid w:val="00A7060D"/>
    <w:rsid w:val="00A713F0"/>
    <w:rsid w:val="00A7260D"/>
    <w:rsid w:val="00A75786"/>
    <w:rsid w:val="00A75B14"/>
    <w:rsid w:val="00A75C6A"/>
    <w:rsid w:val="00A760BA"/>
    <w:rsid w:val="00A8098B"/>
    <w:rsid w:val="00A87E27"/>
    <w:rsid w:val="00A9466A"/>
    <w:rsid w:val="00A94764"/>
    <w:rsid w:val="00AA03A5"/>
    <w:rsid w:val="00AA34E5"/>
    <w:rsid w:val="00AB0673"/>
    <w:rsid w:val="00AB564F"/>
    <w:rsid w:val="00AB5867"/>
    <w:rsid w:val="00AC08C3"/>
    <w:rsid w:val="00AC67A7"/>
    <w:rsid w:val="00AD070B"/>
    <w:rsid w:val="00AD14D5"/>
    <w:rsid w:val="00AD2213"/>
    <w:rsid w:val="00AE0557"/>
    <w:rsid w:val="00AE3AE5"/>
    <w:rsid w:val="00AE4936"/>
    <w:rsid w:val="00AE723B"/>
    <w:rsid w:val="00AE74B9"/>
    <w:rsid w:val="00AF2CA7"/>
    <w:rsid w:val="00AF6AB2"/>
    <w:rsid w:val="00AF7138"/>
    <w:rsid w:val="00B001AB"/>
    <w:rsid w:val="00B02C51"/>
    <w:rsid w:val="00B0521A"/>
    <w:rsid w:val="00B13D82"/>
    <w:rsid w:val="00B14CF5"/>
    <w:rsid w:val="00B31E29"/>
    <w:rsid w:val="00B35FF7"/>
    <w:rsid w:val="00B4098F"/>
    <w:rsid w:val="00B42F58"/>
    <w:rsid w:val="00B459E4"/>
    <w:rsid w:val="00B46B6D"/>
    <w:rsid w:val="00B630B9"/>
    <w:rsid w:val="00B63967"/>
    <w:rsid w:val="00B65F45"/>
    <w:rsid w:val="00B70364"/>
    <w:rsid w:val="00B70483"/>
    <w:rsid w:val="00B74456"/>
    <w:rsid w:val="00B75A96"/>
    <w:rsid w:val="00B75DA8"/>
    <w:rsid w:val="00B75E24"/>
    <w:rsid w:val="00B7771B"/>
    <w:rsid w:val="00B84266"/>
    <w:rsid w:val="00B84544"/>
    <w:rsid w:val="00B845F5"/>
    <w:rsid w:val="00B86B66"/>
    <w:rsid w:val="00B97221"/>
    <w:rsid w:val="00BA20D7"/>
    <w:rsid w:val="00BA23E1"/>
    <w:rsid w:val="00BD0733"/>
    <w:rsid w:val="00BD09B1"/>
    <w:rsid w:val="00BD2792"/>
    <w:rsid w:val="00BE0E00"/>
    <w:rsid w:val="00BE16F6"/>
    <w:rsid w:val="00BE57A6"/>
    <w:rsid w:val="00BF70A1"/>
    <w:rsid w:val="00C01605"/>
    <w:rsid w:val="00C017D1"/>
    <w:rsid w:val="00C036A3"/>
    <w:rsid w:val="00C13329"/>
    <w:rsid w:val="00C14D09"/>
    <w:rsid w:val="00C21000"/>
    <w:rsid w:val="00C2164B"/>
    <w:rsid w:val="00C21DB9"/>
    <w:rsid w:val="00C22588"/>
    <w:rsid w:val="00C2296D"/>
    <w:rsid w:val="00C257F2"/>
    <w:rsid w:val="00C30D17"/>
    <w:rsid w:val="00C325BE"/>
    <w:rsid w:val="00C3317D"/>
    <w:rsid w:val="00C342A2"/>
    <w:rsid w:val="00C34843"/>
    <w:rsid w:val="00C34EDA"/>
    <w:rsid w:val="00C42B6F"/>
    <w:rsid w:val="00C4305B"/>
    <w:rsid w:val="00C530F2"/>
    <w:rsid w:val="00C546F2"/>
    <w:rsid w:val="00C5497A"/>
    <w:rsid w:val="00C615C7"/>
    <w:rsid w:val="00C64032"/>
    <w:rsid w:val="00C70AC4"/>
    <w:rsid w:val="00C75C50"/>
    <w:rsid w:val="00C75FC4"/>
    <w:rsid w:val="00C77CE6"/>
    <w:rsid w:val="00C77F4D"/>
    <w:rsid w:val="00C86247"/>
    <w:rsid w:val="00C919D5"/>
    <w:rsid w:val="00C92618"/>
    <w:rsid w:val="00C93A19"/>
    <w:rsid w:val="00CB026C"/>
    <w:rsid w:val="00CB02BC"/>
    <w:rsid w:val="00CC0968"/>
    <w:rsid w:val="00CC50D7"/>
    <w:rsid w:val="00CD2B3C"/>
    <w:rsid w:val="00CD5A03"/>
    <w:rsid w:val="00CD5E87"/>
    <w:rsid w:val="00CD6764"/>
    <w:rsid w:val="00CE2430"/>
    <w:rsid w:val="00CE775E"/>
    <w:rsid w:val="00CF0558"/>
    <w:rsid w:val="00CF3ACA"/>
    <w:rsid w:val="00CF60E3"/>
    <w:rsid w:val="00D02D43"/>
    <w:rsid w:val="00D0360B"/>
    <w:rsid w:val="00D11C84"/>
    <w:rsid w:val="00D1477A"/>
    <w:rsid w:val="00D17CE1"/>
    <w:rsid w:val="00D21549"/>
    <w:rsid w:val="00D22372"/>
    <w:rsid w:val="00D223FF"/>
    <w:rsid w:val="00D226CA"/>
    <w:rsid w:val="00D26868"/>
    <w:rsid w:val="00D338BA"/>
    <w:rsid w:val="00D3408E"/>
    <w:rsid w:val="00D4426A"/>
    <w:rsid w:val="00D44919"/>
    <w:rsid w:val="00D45612"/>
    <w:rsid w:val="00D53A39"/>
    <w:rsid w:val="00D55F1B"/>
    <w:rsid w:val="00D5653B"/>
    <w:rsid w:val="00D57848"/>
    <w:rsid w:val="00D61477"/>
    <w:rsid w:val="00D62355"/>
    <w:rsid w:val="00D65271"/>
    <w:rsid w:val="00D67AA2"/>
    <w:rsid w:val="00D70BB6"/>
    <w:rsid w:val="00D71A3E"/>
    <w:rsid w:val="00D73ED8"/>
    <w:rsid w:val="00D77D3D"/>
    <w:rsid w:val="00D841F3"/>
    <w:rsid w:val="00D84A8F"/>
    <w:rsid w:val="00D87871"/>
    <w:rsid w:val="00D91477"/>
    <w:rsid w:val="00D92B1E"/>
    <w:rsid w:val="00D9483C"/>
    <w:rsid w:val="00D95CD6"/>
    <w:rsid w:val="00D97B75"/>
    <w:rsid w:val="00DB0C3E"/>
    <w:rsid w:val="00DB2583"/>
    <w:rsid w:val="00DB525B"/>
    <w:rsid w:val="00DB6C7E"/>
    <w:rsid w:val="00DC104B"/>
    <w:rsid w:val="00DD5EB4"/>
    <w:rsid w:val="00DD5F3F"/>
    <w:rsid w:val="00DD775E"/>
    <w:rsid w:val="00DD7902"/>
    <w:rsid w:val="00DE4930"/>
    <w:rsid w:val="00DF2B9D"/>
    <w:rsid w:val="00DF363C"/>
    <w:rsid w:val="00DF3E15"/>
    <w:rsid w:val="00DF601E"/>
    <w:rsid w:val="00E0383A"/>
    <w:rsid w:val="00E03A13"/>
    <w:rsid w:val="00E046AE"/>
    <w:rsid w:val="00E07D2D"/>
    <w:rsid w:val="00E1221B"/>
    <w:rsid w:val="00E13918"/>
    <w:rsid w:val="00E15094"/>
    <w:rsid w:val="00E16452"/>
    <w:rsid w:val="00E16BD6"/>
    <w:rsid w:val="00E178F8"/>
    <w:rsid w:val="00E20CCD"/>
    <w:rsid w:val="00E210D1"/>
    <w:rsid w:val="00E218DE"/>
    <w:rsid w:val="00E23AD6"/>
    <w:rsid w:val="00E26874"/>
    <w:rsid w:val="00E26F9C"/>
    <w:rsid w:val="00E27823"/>
    <w:rsid w:val="00E31546"/>
    <w:rsid w:val="00E32177"/>
    <w:rsid w:val="00E3271F"/>
    <w:rsid w:val="00E35C84"/>
    <w:rsid w:val="00E36940"/>
    <w:rsid w:val="00E371B4"/>
    <w:rsid w:val="00E37956"/>
    <w:rsid w:val="00E429F1"/>
    <w:rsid w:val="00E4436E"/>
    <w:rsid w:val="00E45B48"/>
    <w:rsid w:val="00E47047"/>
    <w:rsid w:val="00E515B1"/>
    <w:rsid w:val="00E612D3"/>
    <w:rsid w:val="00E6275B"/>
    <w:rsid w:val="00E659ED"/>
    <w:rsid w:val="00E65FFE"/>
    <w:rsid w:val="00E667B1"/>
    <w:rsid w:val="00E77CBA"/>
    <w:rsid w:val="00E805D9"/>
    <w:rsid w:val="00E81676"/>
    <w:rsid w:val="00E820FE"/>
    <w:rsid w:val="00E87981"/>
    <w:rsid w:val="00E90B36"/>
    <w:rsid w:val="00E97556"/>
    <w:rsid w:val="00EA2119"/>
    <w:rsid w:val="00EA2ECC"/>
    <w:rsid w:val="00EA3415"/>
    <w:rsid w:val="00EA7DBF"/>
    <w:rsid w:val="00EB0257"/>
    <w:rsid w:val="00EB1CBF"/>
    <w:rsid w:val="00EB7783"/>
    <w:rsid w:val="00EC6B67"/>
    <w:rsid w:val="00ED0ED7"/>
    <w:rsid w:val="00ED1C1E"/>
    <w:rsid w:val="00ED3F65"/>
    <w:rsid w:val="00EE081C"/>
    <w:rsid w:val="00EE14E2"/>
    <w:rsid w:val="00EE663D"/>
    <w:rsid w:val="00EE6F69"/>
    <w:rsid w:val="00EF2FFC"/>
    <w:rsid w:val="00EF3ADD"/>
    <w:rsid w:val="00EF4550"/>
    <w:rsid w:val="00EF6BEA"/>
    <w:rsid w:val="00F01531"/>
    <w:rsid w:val="00F05EAD"/>
    <w:rsid w:val="00F06ADD"/>
    <w:rsid w:val="00F11061"/>
    <w:rsid w:val="00F13987"/>
    <w:rsid w:val="00F13EAD"/>
    <w:rsid w:val="00F140F6"/>
    <w:rsid w:val="00F210F7"/>
    <w:rsid w:val="00F256DE"/>
    <w:rsid w:val="00F31B67"/>
    <w:rsid w:val="00F31E8B"/>
    <w:rsid w:val="00F404B1"/>
    <w:rsid w:val="00F46716"/>
    <w:rsid w:val="00F4695A"/>
    <w:rsid w:val="00F51986"/>
    <w:rsid w:val="00F61B21"/>
    <w:rsid w:val="00F62D09"/>
    <w:rsid w:val="00F63FC4"/>
    <w:rsid w:val="00F646B8"/>
    <w:rsid w:val="00F72291"/>
    <w:rsid w:val="00F736D0"/>
    <w:rsid w:val="00F750F1"/>
    <w:rsid w:val="00F7694C"/>
    <w:rsid w:val="00F83E30"/>
    <w:rsid w:val="00F90C6F"/>
    <w:rsid w:val="00F96883"/>
    <w:rsid w:val="00F97471"/>
    <w:rsid w:val="00F979E1"/>
    <w:rsid w:val="00F97BDE"/>
    <w:rsid w:val="00FA3299"/>
    <w:rsid w:val="00FA346C"/>
    <w:rsid w:val="00FA5ECD"/>
    <w:rsid w:val="00FB01E7"/>
    <w:rsid w:val="00FB1462"/>
    <w:rsid w:val="00FB2B39"/>
    <w:rsid w:val="00FB72FD"/>
    <w:rsid w:val="00FC1598"/>
    <w:rsid w:val="00FC2C62"/>
    <w:rsid w:val="00FC4EC9"/>
    <w:rsid w:val="00FC6260"/>
    <w:rsid w:val="00FC72C0"/>
    <w:rsid w:val="00FD1B13"/>
    <w:rsid w:val="00FD5BED"/>
    <w:rsid w:val="00FE0B56"/>
    <w:rsid w:val="00FE3A73"/>
    <w:rsid w:val="00FE6311"/>
    <w:rsid w:val="00FF0C88"/>
    <w:rsid w:val="00FF7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3E427"/>
  <w15:chartTrackingRefBased/>
  <w15:docId w15:val="{C8FD244F-E4B8-4A33-AE89-62AA63B6F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456"/>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41745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1745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1745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4174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7456"/>
  </w:style>
  <w:style w:type="paragraph" w:styleId="ListParagraph">
    <w:name w:val="List Paragraph"/>
    <w:basedOn w:val="Normal"/>
    <w:uiPriority w:val="34"/>
    <w:qFormat/>
    <w:rsid w:val="00417456"/>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417456"/>
    <w:pPr>
      <w:tabs>
        <w:tab w:val="center" w:pos="4680"/>
        <w:tab w:val="right" w:pos="9360"/>
      </w:tabs>
    </w:pPr>
  </w:style>
  <w:style w:type="character" w:customStyle="1" w:styleId="HeaderChar">
    <w:name w:val="Header Char"/>
    <w:basedOn w:val="DefaultParagraphFont"/>
    <w:link w:val="Header"/>
    <w:rsid w:val="00417456"/>
    <w:rPr>
      <w:rFonts w:ascii="Times New Roman" w:eastAsia="MS Mincho" w:hAnsi="Times New Roman" w:cs="Times New Roman"/>
      <w:szCs w:val="24"/>
      <w:lang w:val="en-GB"/>
    </w:rPr>
  </w:style>
  <w:style w:type="paragraph" w:styleId="Footer">
    <w:name w:val="footer"/>
    <w:basedOn w:val="Normal"/>
    <w:link w:val="FooterChar"/>
    <w:rsid w:val="00417456"/>
    <w:pPr>
      <w:tabs>
        <w:tab w:val="center" w:pos="4680"/>
        <w:tab w:val="right" w:pos="9360"/>
      </w:tabs>
    </w:pPr>
  </w:style>
  <w:style w:type="character" w:customStyle="1" w:styleId="FooterChar">
    <w:name w:val="Footer Char"/>
    <w:basedOn w:val="DefaultParagraphFont"/>
    <w:link w:val="Footer"/>
    <w:rsid w:val="00417456"/>
    <w:rPr>
      <w:rFonts w:ascii="Times New Roman" w:eastAsia="MS Mincho" w:hAnsi="Times New Roman" w:cs="Times New Roman"/>
      <w:szCs w:val="24"/>
      <w:lang w:val="en-GB"/>
    </w:rPr>
  </w:style>
  <w:style w:type="paragraph" w:customStyle="1" w:styleId="IPPHeader">
    <w:name w:val="IPP Header"/>
    <w:basedOn w:val="Normal"/>
    <w:qFormat/>
    <w:rsid w:val="0041745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417456"/>
    <w:pPr>
      <w:pBdr>
        <w:top w:val="single" w:sz="4" w:space="4" w:color="auto"/>
        <w:bottom w:val="none" w:sz="0" w:space="0" w:color="auto"/>
      </w:pBdr>
      <w:tabs>
        <w:tab w:val="clear" w:pos="1134"/>
      </w:tabs>
      <w:jc w:val="right"/>
    </w:pPr>
    <w:rPr>
      <w:b/>
    </w:rPr>
  </w:style>
  <w:style w:type="character" w:styleId="PageNumber">
    <w:name w:val="page number"/>
    <w:rsid w:val="00417456"/>
    <w:rPr>
      <w:rFonts w:ascii="Arial" w:hAnsi="Arial"/>
      <w:b/>
      <w:sz w:val="18"/>
    </w:rPr>
  </w:style>
  <w:style w:type="paragraph" w:styleId="PlainText">
    <w:name w:val="Plain Text"/>
    <w:basedOn w:val="Normal"/>
    <w:link w:val="PlainTextChar"/>
    <w:uiPriority w:val="99"/>
    <w:unhideWhenUsed/>
    <w:rsid w:val="0041745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17456"/>
    <w:rPr>
      <w:rFonts w:ascii="Courier" w:eastAsia="Times" w:hAnsi="Courier" w:cs="Times New Roman"/>
      <w:sz w:val="21"/>
      <w:szCs w:val="21"/>
      <w:lang w:val="en-AU"/>
    </w:rPr>
  </w:style>
  <w:style w:type="character" w:customStyle="1" w:styleId="Heading1Char">
    <w:name w:val="Heading 1 Char"/>
    <w:basedOn w:val="DefaultParagraphFont"/>
    <w:link w:val="Heading1"/>
    <w:rsid w:val="00417456"/>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417456"/>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417456"/>
    <w:rPr>
      <w:rFonts w:ascii="Calibri" w:eastAsia="MS Mincho" w:hAnsi="Calibri" w:cs="Times New Roman"/>
      <w:b/>
      <w:bCs/>
      <w:sz w:val="26"/>
      <w:szCs w:val="26"/>
      <w:lang w:val="en-GB"/>
    </w:rPr>
  </w:style>
  <w:style w:type="paragraph" w:styleId="FootnoteText">
    <w:name w:val="footnote text"/>
    <w:basedOn w:val="Normal"/>
    <w:link w:val="FootnoteTextChar"/>
    <w:semiHidden/>
    <w:rsid w:val="00417456"/>
    <w:pPr>
      <w:spacing w:before="60"/>
    </w:pPr>
    <w:rPr>
      <w:sz w:val="20"/>
    </w:rPr>
  </w:style>
  <w:style w:type="character" w:customStyle="1" w:styleId="FootnoteTextChar">
    <w:name w:val="Footnote Text Char"/>
    <w:basedOn w:val="DefaultParagraphFont"/>
    <w:link w:val="FootnoteText"/>
    <w:semiHidden/>
    <w:rsid w:val="00417456"/>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417456"/>
    <w:rPr>
      <w:vertAlign w:val="superscript"/>
    </w:rPr>
  </w:style>
  <w:style w:type="paragraph" w:customStyle="1" w:styleId="Style">
    <w:name w:val="Style"/>
    <w:basedOn w:val="Footer"/>
    <w:autoRedefine/>
    <w:qFormat/>
    <w:rsid w:val="0041745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417456"/>
    <w:pPr>
      <w:tabs>
        <w:tab w:val="left" w:pos="28"/>
      </w:tabs>
      <w:ind w:left="284" w:hanging="284"/>
    </w:pPr>
    <w:rPr>
      <w:sz w:val="16"/>
    </w:rPr>
  </w:style>
  <w:style w:type="paragraph" w:customStyle="1" w:styleId="IPPContentsHead">
    <w:name w:val="IPP ContentsHead"/>
    <w:basedOn w:val="IPPSubhead"/>
    <w:next w:val="IPPNormal"/>
    <w:qFormat/>
    <w:rsid w:val="00417456"/>
    <w:pPr>
      <w:spacing w:after="240"/>
    </w:pPr>
    <w:rPr>
      <w:sz w:val="24"/>
    </w:rPr>
  </w:style>
  <w:style w:type="table" w:styleId="TableGrid">
    <w:name w:val="Table Grid"/>
    <w:basedOn w:val="TableNormal"/>
    <w:rsid w:val="00417456"/>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17456"/>
    <w:rPr>
      <w:rFonts w:ascii="Tahoma" w:hAnsi="Tahoma" w:cs="Tahoma"/>
      <w:sz w:val="16"/>
      <w:szCs w:val="16"/>
    </w:rPr>
  </w:style>
  <w:style w:type="character" w:customStyle="1" w:styleId="BalloonTextChar">
    <w:name w:val="Balloon Text Char"/>
    <w:basedOn w:val="DefaultParagraphFont"/>
    <w:link w:val="BalloonText"/>
    <w:rsid w:val="00417456"/>
    <w:rPr>
      <w:rFonts w:ascii="Tahoma" w:eastAsia="MS Mincho" w:hAnsi="Tahoma" w:cs="Tahoma"/>
      <w:sz w:val="16"/>
      <w:szCs w:val="16"/>
      <w:lang w:val="en-GB"/>
    </w:rPr>
  </w:style>
  <w:style w:type="paragraph" w:customStyle="1" w:styleId="IPPBullet2">
    <w:name w:val="IPP Bullet2"/>
    <w:basedOn w:val="IPPNormal"/>
    <w:next w:val="IPPBullet1"/>
    <w:qFormat/>
    <w:rsid w:val="00417456"/>
    <w:pPr>
      <w:numPr>
        <w:numId w:val="6"/>
      </w:numPr>
      <w:tabs>
        <w:tab w:val="left" w:pos="1134"/>
      </w:tabs>
      <w:spacing w:after="60"/>
      <w:ind w:left="1134" w:hanging="567"/>
    </w:pPr>
  </w:style>
  <w:style w:type="paragraph" w:customStyle="1" w:styleId="IPPQuote">
    <w:name w:val="IPP Quote"/>
    <w:basedOn w:val="IPPNormal"/>
    <w:qFormat/>
    <w:rsid w:val="00417456"/>
    <w:pPr>
      <w:ind w:left="851" w:right="851"/>
    </w:pPr>
    <w:rPr>
      <w:sz w:val="18"/>
    </w:rPr>
  </w:style>
  <w:style w:type="paragraph" w:customStyle="1" w:styleId="IPPNormal">
    <w:name w:val="IPP Normal"/>
    <w:basedOn w:val="Normal"/>
    <w:qFormat/>
    <w:rsid w:val="00417456"/>
    <w:pPr>
      <w:spacing w:after="180"/>
    </w:pPr>
    <w:rPr>
      <w:rFonts w:eastAsia="Times"/>
    </w:rPr>
  </w:style>
  <w:style w:type="paragraph" w:customStyle="1" w:styleId="IPPIndentClose">
    <w:name w:val="IPP Indent Close"/>
    <w:basedOn w:val="IPPNormal"/>
    <w:qFormat/>
    <w:rsid w:val="00417456"/>
    <w:pPr>
      <w:tabs>
        <w:tab w:val="left" w:pos="2835"/>
      </w:tabs>
      <w:spacing w:after="60"/>
      <w:ind w:left="567"/>
    </w:pPr>
  </w:style>
  <w:style w:type="paragraph" w:customStyle="1" w:styleId="IPPIndent">
    <w:name w:val="IPP Indent"/>
    <w:basedOn w:val="IPPIndentClose"/>
    <w:qFormat/>
    <w:rsid w:val="00417456"/>
    <w:pPr>
      <w:spacing w:after="180"/>
    </w:pPr>
  </w:style>
  <w:style w:type="paragraph" w:customStyle="1" w:styleId="IPPFootnote">
    <w:name w:val="IPP Footnote"/>
    <w:basedOn w:val="IPPArialFootnote"/>
    <w:qFormat/>
    <w:rsid w:val="00417456"/>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417456"/>
    <w:pPr>
      <w:keepNext/>
      <w:tabs>
        <w:tab w:val="left" w:pos="567"/>
      </w:tabs>
      <w:spacing w:before="120" w:after="120"/>
      <w:ind w:left="567" w:hanging="567"/>
    </w:pPr>
    <w:rPr>
      <w:b/>
      <w:i/>
    </w:rPr>
  </w:style>
  <w:style w:type="character" w:customStyle="1" w:styleId="IPPnormalitalics">
    <w:name w:val="IPP normal italics"/>
    <w:basedOn w:val="DefaultParagraphFont"/>
    <w:rsid w:val="00417456"/>
    <w:rPr>
      <w:rFonts w:ascii="Times New Roman" w:hAnsi="Times New Roman"/>
      <w:i/>
      <w:sz w:val="22"/>
      <w:lang w:val="en-US"/>
    </w:rPr>
  </w:style>
  <w:style w:type="character" w:customStyle="1" w:styleId="IPPNormalbold">
    <w:name w:val="IPP Normal bold"/>
    <w:basedOn w:val="PlainTextChar"/>
    <w:rsid w:val="0041745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41745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41745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417456"/>
    <w:pPr>
      <w:keepNext/>
      <w:ind w:left="567" w:hanging="567"/>
      <w:jc w:val="left"/>
    </w:pPr>
    <w:rPr>
      <w:b/>
      <w:bCs/>
      <w:iCs/>
      <w:szCs w:val="22"/>
    </w:rPr>
  </w:style>
  <w:style w:type="character" w:customStyle="1" w:styleId="IPPNormalunderlined">
    <w:name w:val="IPP Normal underlined"/>
    <w:basedOn w:val="DefaultParagraphFont"/>
    <w:rsid w:val="00417456"/>
    <w:rPr>
      <w:rFonts w:ascii="Times New Roman" w:hAnsi="Times New Roman"/>
      <w:sz w:val="22"/>
      <w:u w:val="single"/>
      <w:lang w:val="en-US"/>
    </w:rPr>
  </w:style>
  <w:style w:type="paragraph" w:customStyle="1" w:styleId="IPPBullet1">
    <w:name w:val="IPP Bullet1"/>
    <w:basedOn w:val="IPPBullet1Last"/>
    <w:qFormat/>
    <w:rsid w:val="00417456"/>
    <w:pPr>
      <w:numPr>
        <w:numId w:val="19"/>
      </w:numPr>
      <w:spacing w:after="60"/>
      <w:ind w:left="567" w:hanging="567"/>
    </w:pPr>
    <w:rPr>
      <w:lang w:val="en-US"/>
    </w:rPr>
  </w:style>
  <w:style w:type="paragraph" w:customStyle="1" w:styleId="IPPBullet1Last">
    <w:name w:val="IPP Bullet1Last"/>
    <w:basedOn w:val="IPPNormal"/>
    <w:next w:val="IPPNormal"/>
    <w:autoRedefine/>
    <w:qFormat/>
    <w:rsid w:val="00417456"/>
    <w:pPr>
      <w:numPr>
        <w:numId w:val="7"/>
      </w:numPr>
    </w:pPr>
  </w:style>
  <w:style w:type="character" w:customStyle="1" w:styleId="IPPNormalstrikethrough">
    <w:name w:val="IPP Normal strikethrough"/>
    <w:rsid w:val="00417456"/>
    <w:rPr>
      <w:rFonts w:ascii="Times New Roman" w:hAnsi="Times New Roman"/>
      <w:strike/>
      <w:dstrike w:val="0"/>
      <w:sz w:val="22"/>
    </w:rPr>
  </w:style>
  <w:style w:type="paragraph" w:customStyle="1" w:styleId="IPPTitle16pt">
    <w:name w:val="IPP Title16pt"/>
    <w:basedOn w:val="Normal"/>
    <w:qFormat/>
    <w:rsid w:val="0041745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17456"/>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417456"/>
    <w:pPr>
      <w:keepNext/>
      <w:tabs>
        <w:tab w:val="left" w:pos="567"/>
      </w:tabs>
      <w:spacing w:before="120"/>
      <w:jc w:val="left"/>
      <w:outlineLvl w:val="1"/>
    </w:pPr>
    <w:rPr>
      <w:b/>
      <w:sz w:val="24"/>
    </w:rPr>
  </w:style>
  <w:style w:type="numbering" w:customStyle="1" w:styleId="IPPParagraphnumberedlist">
    <w:name w:val="IPP Paragraph numbered list"/>
    <w:rsid w:val="00417456"/>
    <w:pPr>
      <w:numPr>
        <w:numId w:val="5"/>
      </w:numPr>
    </w:pPr>
  </w:style>
  <w:style w:type="paragraph" w:customStyle="1" w:styleId="IPPNormalCloseSpace">
    <w:name w:val="IPP NormalCloseSpace"/>
    <w:basedOn w:val="Normal"/>
    <w:qFormat/>
    <w:rsid w:val="00417456"/>
    <w:pPr>
      <w:keepNext/>
      <w:spacing w:after="60"/>
    </w:pPr>
  </w:style>
  <w:style w:type="paragraph" w:customStyle="1" w:styleId="IPPHeading2">
    <w:name w:val="IPP Heading2"/>
    <w:basedOn w:val="IPPNormal"/>
    <w:next w:val="IPPNormal"/>
    <w:qFormat/>
    <w:rsid w:val="0041745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417456"/>
    <w:pPr>
      <w:tabs>
        <w:tab w:val="right" w:leader="dot" w:pos="9072"/>
      </w:tabs>
      <w:spacing w:before="240"/>
      <w:ind w:left="567" w:hanging="567"/>
    </w:pPr>
  </w:style>
  <w:style w:type="paragraph" w:styleId="TOC2">
    <w:name w:val="toc 2"/>
    <w:basedOn w:val="TOC1"/>
    <w:next w:val="Normal"/>
    <w:autoRedefine/>
    <w:uiPriority w:val="39"/>
    <w:rsid w:val="00417456"/>
    <w:pPr>
      <w:keepNext w:val="0"/>
      <w:tabs>
        <w:tab w:val="left" w:pos="425"/>
      </w:tabs>
      <w:spacing w:before="120" w:after="0"/>
      <w:ind w:left="425" w:right="284" w:hanging="425"/>
    </w:pPr>
  </w:style>
  <w:style w:type="paragraph" w:styleId="TOC3">
    <w:name w:val="toc 3"/>
    <w:basedOn w:val="TOC2"/>
    <w:next w:val="Normal"/>
    <w:autoRedefine/>
    <w:uiPriority w:val="39"/>
    <w:rsid w:val="00417456"/>
    <w:pPr>
      <w:tabs>
        <w:tab w:val="left" w:pos="1276"/>
      </w:tabs>
      <w:spacing w:before="60"/>
      <w:ind w:left="1276" w:hanging="851"/>
    </w:pPr>
    <w:rPr>
      <w:rFonts w:eastAsia="Times"/>
    </w:rPr>
  </w:style>
  <w:style w:type="paragraph" w:styleId="TOC4">
    <w:name w:val="toc 4"/>
    <w:basedOn w:val="Normal"/>
    <w:next w:val="Normal"/>
    <w:autoRedefine/>
    <w:uiPriority w:val="39"/>
    <w:rsid w:val="00417456"/>
    <w:pPr>
      <w:spacing w:after="120"/>
      <w:ind w:left="660"/>
    </w:pPr>
    <w:rPr>
      <w:rFonts w:eastAsia="Times"/>
      <w:lang w:val="en-AU"/>
    </w:rPr>
  </w:style>
  <w:style w:type="paragraph" w:styleId="TOC5">
    <w:name w:val="toc 5"/>
    <w:basedOn w:val="Normal"/>
    <w:next w:val="Normal"/>
    <w:autoRedefine/>
    <w:uiPriority w:val="39"/>
    <w:rsid w:val="00417456"/>
    <w:pPr>
      <w:spacing w:after="120"/>
      <w:ind w:left="880"/>
    </w:pPr>
    <w:rPr>
      <w:rFonts w:eastAsia="Times"/>
      <w:lang w:val="en-AU"/>
    </w:rPr>
  </w:style>
  <w:style w:type="paragraph" w:styleId="TOC6">
    <w:name w:val="toc 6"/>
    <w:basedOn w:val="Normal"/>
    <w:next w:val="Normal"/>
    <w:autoRedefine/>
    <w:uiPriority w:val="39"/>
    <w:rsid w:val="00417456"/>
    <w:pPr>
      <w:spacing w:after="120"/>
      <w:ind w:left="1100"/>
    </w:pPr>
    <w:rPr>
      <w:rFonts w:eastAsia="Times"/>
      <w:lang w:val="en-AU"/>
    </w:rPr>
  </w:style>
  <w:style w:type="paragraph" w:styleId="TOC7">
    <w:name w:val="toc 7"/>
    <w:basedOn w:val="Normal"/>
    <w:next w:val="Normal"/>
    <w:autoRedefine/>
    <w:uiPriority w:val="39"/>
    <w:rsid w:val="00417456"/>
    <w:pPr>
      <w:spacing w:after="120"/>
      <w:ind w:left="1320"/>
    </w:pPr>
    <w:rPr>
      <w:rFonts w:eastAsia="Times"/>
      <w:lang w:val="en-AU"/>
    </w:rPr>
  </w:style>
  <w:style w:type="paragraph" w:styleId="TOC8">
    <w:name w:val="toc 8"/>
    <w:basedOn w:val="Normal"/>
    <w:next w:val="Normal"/>
    <w:autoRedefine/>
    <w:uiPriority w:val="39"/>
    <w:rsid w:val="00417456"/>
    <w:pPr>
      <w:spacing w:after="120"/>
      <w:ind w:left="1540"/>
    </w:pPr>
    <w:rPr>
      <w:rFonts w:eastAsia="Times"/>
      <w:lang w:val="en-AU"/>
    </w:rPr>
  </w:style>
  <w:style w:type="paragraph" w:styleId="TOC9">
    <w:name w:val="toc 9"/>
    <w:basedOn w:val="Normal"/>
    <w:next w:val="Normal"/>
    <w:autoRedefine/>
    <w:uiPriority w:val="39"/>
    <w:rsid w:val="00417456"/>
    <w:pPr>
      <w:spacing w:after="120"/>
      <w:ind w:left="1760"/>
    </w:pPr>
    <w:rPr>
      <w:rFonts w:eastAsia="Times"/>
      <w:lang w:val="en-AU"/>
    </w:rPr>
  </w:style>
  <w:style w:type="paragraph" w:customStyle="1" w:styleId="IPPReferences">
    <w:name w:val="IPP References"/>
    <w:basedOn w:val="IPPNormal"/>
    <w:qFormat/>
    <w:rsid w:val="00417456"/>
    <w:pPr>
      <w:spacing w:after="60"/>
      <w:ind w:left="567" w:hanging="567"/>
    </w:pPr>
  </w:style>
  <w:style w:type="paragraph" w:customStyle="1" w:styleId="IPPArial">
    <w:name w:val="IPP Arial"/>
    <w:basedOn w:val="IPPNormal"/>
    <w:qFormat/>
    <w:rsid w:val="00417456"/>
    <w:pPr>
      <w:spacing w:after="0"/>
    </w:pPr>
    <w:rPr>
      <w:rFonts w:ascii="Arial" w:hAnsi="Arial"/>
      <w:sz w:val="18"/>
    </w:rPr>
  </w:style>
  <w:style w:type="paragraph" w:customStyle="1" w:styleId="IPPArialTable">
    <w:name w:val="IPP Arial Table"/>
    <w:basedOn w:val="IPPArial"/>
    <w:qFormat/>
    <w:rsid w:val="00417456"/>
    <w:pPr>
      <w:spacing w:before="60" w:after="60"/>
      <w:jc w:val="left"/>
    </w:pPr>
  </w:style>
  <w:style w:type="paragraph" w:customStyle="1" w:styleId="IPPHeaderlandscape">
    <w:name w:val="IPP Header landscape"/>
    <w:basedOn w:val="IPPHeader"/>
    <w:qFormat/>
    <w:rsid w:val="0041745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417456"/>
    <w:pPr>
      <w:numPr>
        <w:numId w:val="2"/>
      </w:numPr>
      <w:jc w:val="left"/>
    </w:pPr>
  </w:style>
  <w:style w:type="paragraph" w:customStyle="1" w:styleId="IPPLetterListIndent">
    <w:name w:val="IPP LetterList Indent"/>
    <w:basedOn w:val="IPPLetterList"/>
    <w:qFormat/>
    <w:rsid w:val="00417456"/>
    <w:pPr>
      <w:numPr>
        <w:numId w:val="3"/>
      </w:numPr>
    </w:pPr>
  </w:style>
  <w:style w:type="paragraph" w:customStyle="1" w:styleId="IPPFooterLandscape">
    <w:name w:val="IPP Footer Landscape"/>
    <w:basedOn w:val="IPPHeaderlandscape"/>
    <w:qFormat/>
    <w:rsid w:val="00417456"/>
    <w:pPr>
      <w:pBdr>
        <w:top w:val="single" w:sz="4" w:space="1" w:color="auto"/>
        <w:bottom w:val="none" w:sz="0" w:space="0" w:color="auto"/>
      </w:pBdr>
      <w:jc w:val="right"/>
    </w:pPr>
    <w:rPr>
      <w:b/>
    </w:rPr>
  </w:style>
  <w:style w:type="paragraph" w:customStyle="1" w:styleId="IPPSubheadSpace">
    <w:name w:val="IPP Subhead Space"/>
    <w:basedOn w:val="IPPSubhead"/>
    <w:qFormat/>
    <w:rsid w:val="00417456"/>
    <w:pPr>
      <w:tabs>
        <w:tab w:val="left" w:pos="567"/>
      </w:tabs>
      <w:spacing w:before="60" w:after="60"/>
    </w:pPr>
  </w:style>
  <w:style w:type="paragraph" w:customStyle="1" w:styleId="IPPSubheadSpaceAfter">
    <w:name w:val="IPP Subhead SpaceAfter"/>
    <w:basedOn w:val="IPPSubhead"/>
    <w:qFormat/>
    <w:rsid w:val="00417456"/>
    <w:pPr>
      <w:spacing w:after="60"/>
    </w:pPr>
  </w:style>
  <w:style w:type="paragraph" w:customStyle="1" w:styleId="IPPHdg1Num">
    <w:name w:val="IPP Hdg1Num"/>
    <w:basedOn w:val="IPPHeading1"/>
    <w:next w:val="IPPNormal"/>
    <w:qFormat/>
    <w:rsid w:val="00417456"/>
    <w:pPr>
      <w:numPr>
        <w:numId w:val="8"/>
      </w:numPr>
    </w:pPr>
  </w:style>
  <w:style w:type="paragraph" w:customStyle="1" w:styleId="IPPHdg2Num">
    <w:name w:val="IPP Hdg2Num"/>
    <w:basedOn w:val="IPPHeading2"/>
    <w:next w:val="IPPNormal"/>
    <w:qFormat/>
    <w:rsid w:val="00417456"/>
    <w:pPr>
      <w:numPr>
        <w:ilvl w:val="1"/>
        <w:numId w:val="9"/>
      </w:numPr>
    </w:pPr>
  </w:style>
  <w:style w:type="paragraph" w:customStyle="1" w:styleId="IPPNumberedList">
    <w:name w:val="IPP NumberedList"/>
    <w:basedOn w:val="IPPBullet1"/>
    <w:qFormat/>
    <w:rsid w:val="00417456"/>
    <w:pPr>
      <w:numPr>
        <w:numId w:val="17"/>
      </w:numPr>
    </w:pPr>
  </w:style>
  <w:style w:type="character" w:styleId="Strong">
    <w:name w:val="Strong"/>
    <w:basedOn w:val="DefaultParagraphFont"/>
    <w:qFormat/>
    <w:rsid w:val="00417456"/>
    <w:rPr>
      <w:b/>
      <w:bCs/>
    </w:rPr>
  </w:style>
  <w:style w:type="paragraph" w:customStyle="1" w:styleId="IPPParagraphnumbering">
    <w:name w:val="IPP Paragraph numbering"/>
    <w:basedOn w:val="IPPNormal"/>
    <w:qFormat/>
    <w:rsid w:val="00417456"/>
    <w:pPr>
      <w:numPr>
        <w:numId w:val="11"/>
      </w:numPr>
    </w:pPr>
    <w:rPr>
      <w:lang w:val="en-US"/>
    </w:rPr>
  </w:style>
  <w:style w:type="paragraph" w:customStyle="1" w:styleId="IPPParagraphnumberingclose">
    <w:name w:val="IPP Paragraph numbering close"/>
    <w:basedOn w:val="IPPParagraphnumbering"/>
    <w:qFormat/>
    <w:rsid w:val="00417456"/>
    <w:pPr>
      <w:keepNext/>
      <w:spacing w:after="60"/>
    </w:pPr>
  </w:style>
  <w:style w:type="paragraph" w:customStyle="1" w:styleId="IPPNumberedListLast">
    <w:name w:val="IPP NumberedListLast"/>
    <w:basedOn w:val="IPPNumberedList"/>
    <w:qFormat/>
    <w:rsid w:val="00417456"/>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OneDrive%20-%20Food%20and%20Agriculture%20Organization\Desktop\Teleworking\SSU\SC\SC%20November\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60577-ECA2-4F43-955C-D18FE0FA1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2</Pages>
  <Words>831</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 Norman B - APHIS</dc:creator>
  <cp:keywords/>
  <dc:description/>
  <cp:lastModifiedBy>Cassin, Aoife (NSP)</cp:lastModifiedBy>
  <cp:revision>3</cp:revision>
  <dcterms:created xsi:type="dcterms:W3CDTF">2021-07-15T14:03:00Z</dcterms:created>
  <dcterms:modified xsi:type="dcterms:W3CDTF">2021-07-15T14:03:00Z</dcterms:modified>
</cp:coreProperties>
</file>