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88FDB" w14:textId="4E826BCC" w:rsidR="007C01E5" w:rsidRPr="004440A6" w:rsidRDefault="007C01E5" w:rsidP="00781593">
      <w:pPr>
        <w:pStyle w:val="IPPHeadSection"/>
        <w:jc w:val="center"/>
        <w:rPr>
          <w:rFonts w:cs="Times New Roman"/>
          <w:u w:val="single"/>
        </w:rPr>
      </w:pPr>
      <w:r w:rsidRPr="004440A6">
        <w:rPr>
          <w:rFonts w:cs="Times New Roman"/>
          <w:u w:val="single"/>
        </w:rPr>
        <w:t>THE IPPC SEA CONTAINERS TASK FORCE (SCTF)</w:t>
      </w:r>
    </w:p>
    <w:p w14:paraId="67AA71C9" w14:textId="64C42016" w:rsidR="00AD3202" w:rsidRPr="004440A6" w:rsidRDefault="007C01E5" w:rsidP="00AD3202">
      <w:pPr>
        <w:keepNext/>
        <w:spacing w:before="240" w:after="120"/>
        <w:contextualSpacing/>
        <w:jc w:val="center"/>
        <w:rPr>
          <w:rFonts w:eastAsia="Times" w:cs="Arial"/>
          <w:b/>
          <w:szCs w:val="21"/>
        </w:rPr>
      </w:pPr>
      <w:r w:rsidRPr="004440A6">
        <w:t xml:space="preserve"> </w:t>
      </w:r>
      <w:r w:rsidR="00AD3202" w:rsidRPr="004440A6">
        <w:rPr>
          <w:rFonts w:eastAsia="Times" w:cs="Arial"/>
          <w:b/>
          <w:szCs w:val="21"/>
        </w:rPr>
        <w:t>Virtual Meeting:</w:t>
      </w:r>
    </w:p>
    <w:p w14:paraId="10DC10BA" w14:textId="252ED5F9" w:rsidR="00AD3202" w:rsidRPr="004440A6" w:rsidRDefault="00CF161C" w:rsidP="00AD3202">
      <w:pPr>
        <w:keepNext/>
        <w:spacing w:before="120" w:after="120"/>
        <w:jc w:val="center"/>
        <w:rPr>
          <w:rFonts w:eastAsia="Times" w:cs="Arial"/>
          <w:b/>
          <w:szCs w:val="21"/>
        </w:rPr>
      </w:pPr>
      <w:r w:rsidRPr="004440A6">
        <w:rPr>
          <w:rFonts w:eastAsia="Times" w:cs="Arial"/>
          <w:b/>
          <w:szCs w:val="21"/>
        </w:rPr>
        <w:t>27-28</w:t>
      </w:r>
      <w:r w:rsidR="000C68C8" w:rsidRPr="004440A6">
        <w:rPr>
          <w:rFonts w:eastAsia="Times" w:cs="Arial"/>
          <w:b/>
          <w:szCs w:val="21"/>
        </w:rPr>
        <w:t xml:space="preserve"> April</w:t>
      </w:r>
      <w:r w:rsidR="00AD3202" w:rsidRPr="004440A6">
        <w:rPr>
          <w:rFonts w:eastAsia="Times" w:cs="Arial"/>
          <w:b/>
          <w:szCs w:val="21"/>
        </w:rPr>
        <w:t xml:space="preserve"> 2021 - 1</w:t>
      </w:r>
      <w:r w:rsidRPr="004440A6">
        <w:rPr>
          <w:rFonts w:eastAsia="Times" w:cs="Arial"/>
          <w:b/>
          <w:szCs w:val="21"/>
        </w:rPr>
        <w:t>4</w:t>
      </w:r>
      <w:r w:rsidR="00AD3202" w:rsidRPr="004440A6">
        <w:rPr>
          <w:rFonts w:eastAsia="Times" w:cs="Arial"/>
          <w:b/>
          <w:szCs w:val="21"/>
        </w:rPr>
        <w:t>:00-</w:t>
      </w:r>
      <w:r w:rsidRPr="004440A6">
        <w:rPr>
          <w:rFonts w:eastAsia="Times" w:cs="Arial"/>
          <w:b/>
          <w:szCs w:val="21"/>
        </w:rPr>
        <w:t>16</w:t>
      </w:r>
      <w:r w:rsidR="00AD3202" w:rsidRPr="004440A6">
        <w:rPr>
          <w:rFonts w:eastAsia="Times" w:cs="Arial"/>
          <w:b/>
          <w:szCs w:val="21"/>
        </w:rPr>
        <w:t>:00 (Rome)</w:t>
      </w:r>
    </w:p>
    <w:p w14:paraId="5BA64B6B" w14:textId="61517940" w:rsidR="002004B7" w:rsidRPr="004440A6" w:rsidRDefault="00AD3202" w:rsidP="00781593">
      <w:pPr>
        <w:pStyle w:val="IPPHeadSection"/>
        <w:jc w:val="center"/>
      </w:pPr>
      <w:r w:rsidRPr="004440A6">
        <w:t xml:space="preserve">Draft </w:t>
      </w:r>
      <w:r w:rsidR="162728D4" w:rsidRPr="004440A6">
        <w:t>AGENDA</w:t>
      </w:r>
    </w:p>
    <w:p w14:paraId="3114CBD4" w14:textId="1D67BB42" w:rsidR="00AD3202" w:rsidRPr="004440A6" w:rsidRDefault="00AD3202" w:rsidP="00AD3202">
      <w:pPr>
        <w:spacing w:before="120" w:after="120"/>
        <w:jc w:val="center"/>
        <w:rPr>
          <w:rFonts w:eastAsiaTheme="minorEastAsia" w:cs="Times New Roman"/>
          <w:i/>
          <w:iCs/>
        </w:rPr>
      </w:pPr>
      <w:r w:rsidRPr="004440A6">
        <w:rPr>
          <w:rFonts w:eastAsiaTheme="minorEastAsia" w:cs="Times New Roman"/>
          <w:i/>
          <w:iCs/>
        </w:rPr>
        <w:t xml:space="preserve"> (Updated 202</w:t>
      </w:r>
      <w:r w:rsidR="00E66526" w:rsidRPr="004440A6">
        <w:rPr>
          <w:rFonts w:eastAsiaTheme="minorEastAsia" w:cs="Times New Roman"/>
          <w:i/>
          <w:iCs/>
        </w:rPr>
        <w:t>1</w:t>
      </w:r>
      <w:r w:rsidRPr="004440A6">
        <w:rPr>
          <w:rFonts w:eastAsiaTheme="minorEastAsia" w:cs="Times New Roman"/>
          <w:i/>
          <w:iCs/>
        </w:rPr>
        <w:t>-</w:t>
      </w:r>
      <w:r w:rsidR="00615323" w:rsidRPr="004440A6">
        <w:rPr>
          <w:rFonts w:eastAsiaTheme="minorEastAsia" w:cs="Times New Roman"/>
          <w:i/>
          <w:iCs/>
        </w:rPr>
        <w:t>04-2</w:t>
      </w:r>
      <w:r w:rsidR="004A456C">
        <w:rPr>
          <w:rFonts w:eastAsiaTheme="minorEastAsia" w:cs="Times New Roman"/>
          <w:i/>
          <w:iCs/>
        </w:rPr>
        <w:t>6</w:t>
      </w:r>
      <w:bookmarkStart w:id="0" w:name="_GoBack"/>
      <w:bookmarkEnd w:id="0"/>
      <w:r w:rsidRPr="004440A6">
        <w:rPr>
          <w:rFonts w:eastAsiaTheme="minorEastAsia" w:cs="Times New Roman"/>
          <w:i/>
          <w:iCs/>
        </w:rPr>
        <w:t>)</w:t>
      </w:r>
    </w:p>
    <w:p w14:paraId="369AAAA2" w14:textId="328BF4E7" w:rsidR="00A909E0" w:rsidRPr="004440A6" w:rsidRDefault="00A909E0" w:rsidP="00A909E0">
      <w:pPr>
        <w:spacing w:before="120" w:after="120"/>
        <w:jc w:val="center"/>
        <w:rPr>
          <w:rFonts w:eastAsiaTheme="minorEastAsia" w:cs="Times New Roman"/>
          <w:i/>
          <w:iCs/>
        </w:rPr>
      </w:pPr>
    </w:p>
    <w:tbl>
      <w:tblPr>
        <w:tblW w:w="91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242"/>
        <w:gridCol w:w="2598"/>
        <w:gridCol w:w="1582"/>
      </w:tblGrid>
      <w:tr w:rsidR="002004B7" w:rsidRPr="004440A6" w14:paraId="21B4C871" w14:textId="77777777" w:rsidTr="00C5D38C">
        <w:trPr>
          <w:cantSplit/>
          <w:tblHeader/>
        </w:trPr>
        <w:tc>
          <w:tcPr>
            <w:tcW w:w="4962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53A8696D" w14:textId="77777777" w:rsidR="002004B7" w:rsidRPr="004440A6" w:rsidRDefault="002004B7" w:rsidP="002004B7">
            <w:pPr>
              <w:spacing w:before="120"/>
              <w:jc w:val="center"/>
              <w:rPr>
                <w:rFonts w:eastAsia="Times" w:cs="Times New Roman"/>
                <w:b/>
                <w:color w:val="FFFFFF"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A67CEE5" w14:textId="77777777" w:rsidR="002004B7" w:rsidRPr="004440A6" w:rsidRDefault="002004B7" w:rsidP="002004B7">
            <w:pPr>
              <w:spacing w:before="120"/>
              <w:jc w:val="center"/>
              <w:rPr>
                <w:rFonts w:eastAsia="Times" w:cs="Times New Roman"/>
                <w:b/>
                <w:color w:val="FFFFFF"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color w:val="FFFFFF"/>
                <w:sz w:val="18"/>
                <w:szCs w:val="18"/>
              </w:rPr>
              <w:t xml:space="preserve">Document No. 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DAA706B" w14:textId="77777777" w:rsidR="002004B7" w:rsidRPr="004440A6" w:rsidRDefault="002004B7" w:rsidP="002004B7">
            <w:pPr>
              <w:spacing w:before="120"/>
              <w:jc w:val="center"/>
              <w:rPr>
                <w:rFonts w:eastAsia="Times" w:cs="Times New Roman"/>
                <w:b/>
                <w:color w:val="FFFFFF"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2004B7" w:rsidRPr="004440A6" w14:paraId="3C816091" w14:textId="77777777" w:rsidTr="00C5D38C">
        <w:trPr>
          <w:cantSplit/>
          <w:trHeight w:val="70"/>
        </w:trPr>
        <w:tc>
          <w:tcPr>
            <w:tcW w:w="720" w:type="dxa"/>
            <w:shd w:val="clear" w:color="auto" w:fill="D0CECE" w:themeFill="background2" w:themeFillShade="E6"/>
          </w:tcPr>
          <w:p w14:paraId="0135CBF0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4242" w:type="dxa"/>
            <w:shd w:val="clear" w:color="auto" w:fill="D0CECE" w:themeFill="background2" w:themeFillShade="E6"/>
          </w:tcPr>
          <w:p w14:paraId="1FEB9F93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598" w:type="dxa"/>
            <w:shd w:val="clear" w:color="auto" w:fill="D0CECE" w:themeFill="background2" w:themeFillShade="E6"/>
          </w:tcPr>
          <w:p w14:paraId="02EB378F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shd w:val="clear" w:color="auto" w:fill="D0CECE" w:themeFill="background2" w:themeFillShade="E6"/>
          </w:tcPr>
          <w:p w14:paraId="2465725C" w14:textId="19399AC6" w:rsidR="002004B7" w:rsidRPr="004440A6" w:rsidRDefault="002004B7" w:rsidP="308C4D0E">
            <w:pPr>
              <w:spacing w:before="120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2004B7" w:rsidRPr="004440A6" w14:paraId="0D25EB43" w14:textId="77777777" w:rsidTr="00C5D38C">
        <w:trPr>
          <w:cantSplit/>
          <w:trHeight w:val="70"/>
        </w:trPr>
        <w:tc>
          <w:tcPr>
            <w:tcW w:w="720" w:type="dxa"/>
            <w:shd w:val="clear" w:color="auto" w:fill="auto"/>
          </w:tcPr>
          <w:p w14:paraId="55D8B3B0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1.1</w:t>
            </w:r>
          </w:p>
        </w:tc>
        <w:tc>
          <w:tcPr>
            <w:tcW w:w="4242" w:type="dxa"/>
            <w:shd w:val="clear" w:color="auto" w:fill="auto"/>
          </w:tcPr>
          <w:p w14:paraId="57C96F5F" w14:textId="790E8616" w:rsidR="002004B7" w:rsidRPr="004440A6" w:rsidRDefault="5E1FA774" w:rsidP="007C01E5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 xml:space="preserve">Opening </w:t>
            </w:r>
          </w:p>
        </w:tc>
        <w:tc>
          <w:tcPr>
            <w:tcW w:w="2598" w:type="dxa"/>
            <w:shd w:val="clear" w:color="auto" w:fill="auto"/>
          </w:tcPr>
          <w:p w14:paraId="6A05A809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shd w:val="clear" w:color="auto" w:fill="auto"/>
          </w:tcPr>
          <w:p w14:paraId="715FDC38" w14:textId="65881BDE" w:rsidR="0051282A" w:rsidRPr="004440A6" w:rsidRDefault="00221AB8" w:rsidP="5E1FA774">
            <w:pPr>
              <w:spacing w:before="120"/>
              <w:rPr>
                <w:rFonts w:eastAsiaTheme="minorEastAsia" w:cs="Times New Roman"/>
                <w:sz w:val="18"/>
                <w:szCs w:val="18"/>
              </w:rPr>
            </w:pPr>
            <w:r w:rsidRPr="004440A6">
              <w:rPr>
                <w:rFonts w:eastAsiaTheme="minorEastAsia" w:cs="Times New Roman"/>
                <w:bCs/>
                <w:sz w:val="18"/>
                <w:szCs w:val="18"/>
              </w:rPr>
              <w:t>Secretariat</w:t>
            </w:r>
          </w:p>
        </w:tc>
      </w:tr>
      <w:tr w:rsidR="00221AB8" w:rsidRPr="004440A6" w14:paraId="0ABD6B8D" w14:textId="77777777" w:rsidTr="00C5D38C">
        <w:trPr>
          <w:cantSplit/>
          <w:trHeight w:val="70"/>
        </w:trPr>
        <w:tc>
          <w:tcPr>
            <w:tcW w:w="720" w:type="dxa"/>
            <w:shd w:val="clear" w:color="auto" w:fill="auto"/>
          </w:tcPr>
          <w:p w14:paraId="08774227" w14:textId="12DC22AF" w:rsidR="00221AB8" w:rsidRPr="004440A6" w:rsidRDefault="00221AB8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1.2</w:t>
            </w:r>
          </w:p>
        </w:tc>
        <w:tc>
          <w:tcPr>
            <w:tcW w:w="4242" w:type="dxa"/>
            <w:shd w:val="clear" w:color="auto" w:fill="auto"/>
          </w:tcPr>
          <w:p w14:paraId="62317E26" w14:textId="16086245" w:rsidR="00221AB8" w:rsidRPr="004440A6" w:rsidRDefault="00221AB8" w:rsidP="007C01E5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Election of the Chair</w:t>
            </w:r>
          </w:p>
        </w:tc>
        <w:tc>
          <w:tcPr>
            <w:tcW w:w="2598" w:type="dxa"/>
            <w:shd w:val="clear" w:color="auto" w:fill="auto"/>
          </w:tcPr>
          <w:p w14:paraId="1FC1698C" w14:textId="77777777" w:rsidR="00221AB8" w:rsidRPr="004440A6" w:rsidRDefault="00221AB8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shd w:val="clear" w:color="auto" w:fill="auto"/>
          </w:tcPr>
          <w:p w14:paraId="59FAEF5B" w14:textId="6D56D759" w:rsidR="00221AB8" w:rsidRPr="004440A6" w:rsidRDefault="00221AB8" w:rsidP="5E1FA774">
            <w:pPr>
              <w:spacing w:before="120"/>
              <w:rPr>
                <w:rFonts w:eastAsiaTheme="minorEastAsia" w:cs="Times New Roman"/>
                <w:bCs/>
                <w:sz w:val="18"/>
                <w:szCs w:val="18"/>
              </w:rPr>
            </w:pPr>
            <w:r w:rsidRPr="004440A6">
              <w:rPr>
                <w:rFonts w:eastAsiaTheme="minorEastAsia" w:cs="Times New Roman"/>
                <w:bCs/>
                <w:sz w:val="18"/>
                <w:szCs w:val="18"/>
              </w:rPr>
              <w:t>Secretariat</w:t>
            </w:r>
          </w:p>
        </w:tc>
      </w:tr>
      <w:tr w:rsidR="002004B7" w:rsidRPr="004440A6" w14:paraId="017F1C69" w14:textId="77777777" w:rsidTr="00C5D38C">
        <w:trPr>
          <w:cantSplit/>
          <w:trHeight w:val="34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7886996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75670EC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Meeting Arrangements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A39BBE3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1C8F396" w14:textId="77777777" w:rsidR="002004B7" w:rsidRPr="004440A6" w:rsidRDefault="002004B7" w:rsidP="002004B7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</w:tr>
      <w:tr w:rsidR="00994666" w:rsidRPr="004440A6" w14:paraId="27AD25DF" w14:textId="77777777" w:rsidTr="00C5D38C">
        <w:trPr>
          <w:cantSplit/>
          <w:trHeight w:val="27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4605E57" w14:textId="03808DAC" w:rsidR="00994666" w:rsidRPr="00FD6A4E" w:rsidRDefault="00994666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FD6A4E">
              <w:rPr>
                <w:rFonts w:eastAsia="Times" w:cs="Times New Roman"/>
                <w:sz w:val="18"/>
                <w:szCs w:val="18"/>
              </w:rPr>
              <w:t>2.1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auto"/>
          </w:tcPr>
          <w:p w14:paraId="60102B16" w14:textId="5914FF7E" w:rsidR="00994666" w:rsidRPr="00FD6A4E" w:rsidRDefault="00994666" w:rsidP="0064543A">
            <w:pPr>
              <w:rPr>
                <w:rFonts w:eastAsia="Times" w:cs="Times New Roman"/>
                <w:bCs/>
                <w:sz w:val="18"/>
                <w:szCs w:val="18"/>
              </w:rPr>
            </w:pPr>
            <w:r w:rsidRPr="00FD6A4E">
              <w:rPr>
                <w:rFonts w:eastAsia="Times" w:cs="Times New Roman"/>
                <w:bCs/>
                <w:sz w:val="18"/>
                <w:szCs w:val="18"/>
              </w:rPr>
              <w:t>Summary of CPM 15 decisions (precedes adoption of agenda since the agenda should reflect this)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14:paraId="6751D204" w14:textId="77777777" w:rsidR="00994666" w:rsidRPr="00FD6A4E" w:rsidRDefault="00994666" w:rsidP="00B9298F">
            <w:pPr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48F2DA4A" w14:textId="325F640E" w:rsidR="00994666" w:rsidRPr="00FD6A4E" w:rsidRDefault="00994666" w:rsidP="0064543A">
            <w:pPr>
              <w:rPr>
                <w:rFonts w:eastAsia="Times" w:cs="Times New Roman"/>
                <w:bCs/>
                <w:sz w:val="18"/>
                <w:szCs w:val="18"/>
              </w:rPr>
            </w:pPr>
            <w:r w:rsidRPr="00FD6A4E">
              <w:rPr>
                <w:rFonts w:eastAsia="Times" w:cs="Times New Roman"/>
                <w:bCs/>
                <w:sz w:val="18"/>
                <w:szCs w:val="18"/>
              </w:rPr>
              <w:t>G. Wolff</w:t>
            </w:r>
          </w:p>
        </w:tc>
      </w:tr>
      <w:tr w:rsidR="002004B7" w:rsidRPr="004440A6" w14:paraId="6CE98F85" w14:textId="77777777" w:rsidTr="00C5D38C">
        <w:trPr>
          <w:cantSplit/>
          <w:trHeight w:val="27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4672A24" w14:textId="77777777" w:rsidR="002004B7" w:rsidRPr="004440A6" w:rsidRDefault="002004B7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2.2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auto"/>
          </w:tcPr>
          <w:p w14:paraId="0A16BED5" w14:textId="77777777" w:rsidR="002004B7" w:rsidRPr="004440A6" w:rsidRDefault="002004B7" w:rsidP="0064543A">
            <w:pPr>
              <w:rPr>
                <w:rFonts w:eastAsia="Times" w:cs="Times New Roman"/>
                <w:bCs/>
                <w:sz w:val="18"/>
                <w:szCs w:val="18"/>
              </w:rPr>
            </w:pPr>
            <w:r w:rsidRPr="004440A6">
              <w:rPr>
                <w:rFonts w:eastAsia="Times" w:cs="Times New Roman"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14:paraId="41A6BF5C" w14:textId="527FA67B" w:rsidR="002004B7" w:rsidRPr="004440A6" w:rsidRDefault="562EB400" w:rsidP="00B9298F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01_SCTF_VM_2021_Apr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5DC3853F" w14:textId="78296AC7" w:rsidR="002004B7" w:rsidRPr="004440A6" w:rsidRDefault="007C01E5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bCs/>
                <w:sz w:val="18"/>
                <w:szCs w:val="18"/>
              </w:rPr>
              <w:t>Chairperson</w:t>
            </w:r>
          </w:p>
        </w:tc>
      </w:tr>
      <w:tr w:rsidR="002004B7" w:rsidRPr="004440A6" w14:paraId="4A8BA432" w14:textId="77777777" w:rsidTr="00C5D38C">
        <w:trPr>
          <w:cantSplit/>
          <w:trHeight w:val="26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75A9DD" w14:textId="77777777" w:rsidR="002004B7" w:rsidRPr="004440A6" w:rsidRDefault="002004B7" w:rsidP="0064543A">
            <w:pPr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8C724F5" w14:textId="77777777" w:rsidR="002004B7" w:rsidRPr="004440A6" w:rsidRDefault="002004B7" w:rsidP="0064543A">
            <w:pPr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D0B940D" w14:textId="77777777" w:rsidR="002004B7" w:rsidRPr="004440A6" w:rsidRDefault="002004B7" w:rsidP="0064543A">
            <w:pPr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E27B00A" w14:textId="77777777" w:rsidR="002004B7" w:rsidRPr="004440A6" w:rsidRDefault="002004B7" w:rsidP="0064543A">
            <w:pPr>
              <w:rPr>
                <w:rFonts w:eastAsia="Times" w:cs="Times New Roman"/>
                <w:sz w:val="18"/>
                <w:szCs w:val="18"/>
              </w:rPr>
            </w:pPr>
          </w:p>
        </w:tc>
      </w:tr>
      <w:tr w:rsidR="412254F1" w:rsidRPr="004440A6" w14:paraId="1625FF38" w14:textId="77777777" w:rsidTr="00C5D38C">
        <w:trPr>
          <w:cantSplit/>
          <w:trHeight w:val="28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1023DE" w14:textId="7611C0B2" w:rsidR="412254F1" w:rsidRPr="004440A6" w:rsidRDefault="008631FE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3.1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1BB6AD" w14:textId="0A0B96C8" w:rsidR="412254F1" w:rsidRPr="004440A6" w:rsidRDefault="412254F1" w:rsidP="00CC1C7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 xml:space="preserve">Participant list 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E0051D" w14:textId="3276741C" w:rsidR="008631FE" w:rsidRPr="004440A6" w:rsidRDefault="002D6448" w:rsidP="0064543A">
            <w:pPr>
              <w:rPr>
                <w:rFonts w:eastAsia="Times New Roman" w:cs="Times New Roman"/>
                <w:sz w:val="18"/>
                <w:szCs w:val="18"/>
              </w:rPr>
            </w:pPr>
            <w:hyperlink r:id="rId7" w:history="1">
              <w:r w:rsidR="008631FE" w:rsidRPr="004440A6">
                <w:rPr>
                  <w:rStyle w:val="Hyperlink"/>
                  <w:rFonts w:eastAsia="Times New Roman" w:cs="Times New Roman"/>
                  <w:sz w:val="18"/>
                  <w:szCs w:val="18"/>
                </w:rPr>
                <w:t>https://assets.ippc.int/static/media/files/publication/en/2020/11/Membership_List_SCTF_2020-11-26.pdf</w:t>
              </w:r>
            </w:hyperlink>
            <w:r w:rsidR="008631FE" w:rsidRPr="004440A6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0C9AE5" w14:textId="0B6DC9EE" w:rsidR="412254F1" w:rsidRPr="004440A6" w:rsidRDefault="007C01E5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SHAMILOV</w:t>
            </w:r>
          </w:p>
        </w:tc>
      </w:tr>
      <w:tr w:rsidR="0088007F" w:rsidRPr="004440A6" w14:paraId="0498CB26" w14:textId="77777777" w:rsidTr="00C5D38C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8DF038" w14:textId="489475C2" w:rsidR="0088007F" w:rsidRPr="004440A6" w:rsidRDefault="00FE0B0B" w:rsidP="001C06E9">
            <w:pPr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4</w:t>
            </w:r>
            <w:r w:rsidR="0088007F" w:rsidRPr="004440A6">
              <w:rPr>
                <w:rFonts w:eastAsia="Times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455CA7" w14:textId="282274DA" w:rsidR="0088007F" w:rsidRPr="004440A6" w:rsidRDefault="0088007F" w:rsidP="001C06E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4440A6">
              <w:rPr>
                <w:rFonts w:eastAsia="Times New Roman" w:cs="Times New Roman"/>
                <w:b/>
                <w:sz w:val="18"/>
                <w:szCs w:val="18"/>
              </w:rPr>
              <w:t>Updates</w:t>
            </w:r>
            <w:r w:rsidR="002A1C4E" w:rsidRPr="004440A6">
              <w:rPr>
                <w:rFonts w:eastAsia="Times New Roman" w:cs="Times New Roman"/>
                <w:b/>
                <w:sz w:val="18"/>
                <w:szCs w:val="18"/>
              </w:rPr>
              <w:t xml:space="preserve"> and actions from last meeting 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E003101" w14:textId="77777777" w:rsidR="0088007F" w:rsidRPr="004440A6" w:rsidRDefault="0088007F" w:rsidP="001C06E9">
            <w:pPr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64F85C" w14:textId="68854776" w:rsidR="0088007F" w:rsidRPr="004440A6" w:rsidRDefault="00FE0B0B" w:rsidP="001C06E9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bCs/>
                <w:sz w:val="18"/>
                <w:szCs w:val="18"/>
              </w:rPr>
              <w:t>Chairperson</w:t>
            </w:r>
          </w:p>
        </w:tc>
      </w:tr>
      <w:tr w:rsidR="0009117E" w:rsidRPr="004440A6" w14:paraId="01F01472" w14:textId="77777777" w:rsidTr="00C5D38C">
        <w:trPr>
          <w:cantSplit/>
          <w:trHeight w:val="28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658B7B" w14:textId="162B57BD" w:rsidR="0009117E" w:rsidRPr="004440A6" w:rsidRDefault="00C86FF7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4.1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9E409" w14:textId="77777777" w:rsidR="00CF161C" w:rsidRPr="004440A6" w:rsidRDefault="00CF161C" w:rsidP="00274313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 xml:space="preserve">IC Update: </w:t>
            </w:r>
          </w:p>
          <w:p w14:paraId="1ADA4925" w14:textId="77777777" w:rsidR="00CF161C" w:rsidRPr="004440A6" w:rsidRDefault="00CF161C" w:rsidP="00CF161C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Times New Roman" w:eastAsia="Times" w:hAnsi="Times New Roman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eastAsia="Times" w:hAnsi="Times New Roman" w:cs="Times New Roman"/>
                <w:sz w:val="18"/>
                <w:szCs w:val="18"/>
                <w:lang w:val="en-GB"/>
              </w:rPr>
              <w:t xml:space="preserve">IC meeting to review SCTF work plan </w:t>
            </w:r>
          </w:p>
          <w:p w14:paraId="5E73E37A" w14:textId="77777777" w:rsidR="0009117E" w:rsidRPr="004440A6" w:rsidRDefault="00CF161C" w:rsidP="00CF161C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Times New Roman" w:eastAsia="Times" w:hAnsi="Times New Roman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eastAsia="Times" w:hAnsi="Times New Roman" w:cs="Times New Roman"/>
                <w:sz w:val="18"/>
                <w:szCs w:val="18"/>
                <w:lang w:val="en-GB"/>
              </w:rPr>
              <w:t xml:space="preserve">CPM-15 decisions </w:t>
            </w:r>
          </w:p>
          <w:p w14:paraId="4DA4C2CD" w14:textId="724F5637" w:rsidR="00CF161C" w:rsidRPr="004440A6" w:rsidRDefault="00CF161C" w:rsidP="00CF161C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eastAsia="Times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eastAsia="Times" w:hAnsi="Times New Roman" w:cs="Times New Roman"/>
                <w:sz w:val="18"/>
                <w:szCs w:val="18"/>
                <w:lang w:val="en-GB"/>
              </w:rPr>
              <w:t xml:space="preserve">IC e-forum results on CPM 15 decisions 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D21980" w14:textId="46FCB762" w:rsidR="0009117E" w:rsidRPr="004440A6" w:rsidRDefault="562EB400" w:rsidP="0064543A">
            <w:pPr>
              <w:rPr>
                <w:rFonts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02_SCTF_VM_2021_Apr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2913F9" w14:textId="6CE2BAD9" w:rsidR="0009117E" w:rsidRPr="004440A6" w:rsidRDefault="0009117E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BLOEM</w:t>
            </w:r>
          </w:p>
        </w:tc>
      </w:tr>
      <w:tr w:rsidR="00C86FF7" w:rsidRPr="004440A6" w14:paraId="1A2E2F85" w14:textId="77777777" w:rsidTr="00C5D38C">
        <w:trPr>
          <w:cantSplit/>
          <w:trHeight w:val="28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048EAE" w14:textId="39C7801A" w:rsidR="00C86FF7" w:rsidRPr="004440A6" w:rsidRDefault="00C86FF7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4.2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E26441" w14:textId="79A423D6" w:rsidR="00CF161C" w:rsidRPr="004440A6" w:rsidRDefault="562EB400" w:rsidP="00087980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 xml:space="preserve">Written updates from </w:t>
            </w:r>
            <w:r w:rsidR="004460E6" w:rsidRPr="004440A6">
              <w:rPr>
                <w:rFonts w:eastAsia="Times" w:cs="Times New Roman"/>
                <w:sz w:val="18"/>
                <w:szCs w:val="18"/>
              </w:rPr>
              <w:t xml:space="preserve">SCTF </w:t>
            </w:r>
            <w:r w:rsidRPr="004440A6">
              <w:rPr>
                <w:rFonts w:eastAsia="Times" w:cs="Times New Roman"/>
                <w:sz w:val="18"/>
                <w:szCs w:val="18"/>
              </w:rPr>
              <w:t>members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2CF08C" w14:textId="7AD9225D" w:rsidR="00C86FF7" w:rsidRPr="004440A6" w:rsidRDefault="562EB400" w:rsidP="0064543A">
            <w:pPr>
              <w:rPr>
                <w:rFonts w:cs="Times New Roman"/>
                <w:sz w:val="18"/>
                <w:szCs w:val="18"/>
              </w:rPr>
            </w:pPr>
            <w:r w:rsidRPr="004440A6">
              <w:rPr>
                <w:rFonts w:cs="Times New Roman"/>
                <w:sz w:val="18"/>
                <w:szCs w:val="18"/>
              </w:rPr>
              <w:t>03_SCTF_VM_2021_Apr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150A05" w14:textId="0B377566" w:rsidR="00C86FF7" w:rsidRPr="004440A6" w:rsidRDefault="000C5E58" w:rsidP="00087980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SHAMILOV</w:t>
            </w:r>
            <w:r w:rsidR="00CF161C" w:rsidRPr="004440A6">
              <w:rPr>
                <w:rFonts w:eastAsia="Times" w:cs="Times New Roman"/>
                <w:sz w:val="18"/>
                <w:szCs w:val="18"/>
              </w:rPr>
              <w:t xml:space="preserve"> </w:t>
            </w:r>
            <w:r w:rsidR="00087980" w:rsidRPr="004440A6">
              <w:rPr>
                <w:rFonts w:eastAsia="Times" w:cs="Times New Roman"/>
                <w:sz w:val="18"/>
                <w:szCs w:val="18"/>
              </w:rPr>
              <w:t>based on</w:t>
            </w:r>
            <w:r w:rsidR="00CF161C" w:rsidRPr="004440A6">
              <w:rPr>
                <w:rFonts w:eastAsia="Times" w:cs="Times New Roman"/>
                <w:sz w:val="18"/>
                <w:szCs w:val="18"/>
              </w:rPr>
              <w:t xml:space="preserve"> inputs from ALL</w:t>
            </w:r>
          </w:p>
        </w:tc>
      </w:tr>
      <w:tr w:rsidR="002004B7" w:rsidRPr="004440A6" w14:paraId="70A7CDAC" w14:textId="77777777" w:rsidTr="00C5D38C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1B07F09" w14:textId="79496FA5" w:rsidR="002004B7" w:rsidRPr="004440A6" w:rsidRDefault="00C86FF7" w:rsidP="0064543A">
            <w:pPr>
              <w:rPr>
                <w:rFonts w:eastAsia="Times" w:cs="Times New Roman"/>
                <w:b/>
                <w:bCs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bCs/>
                <w:sz w:val="18"/>
                <w:szCs w:val="18"/>
              </w:rPr>
              <w:t>5</w:t>
            </w:r>
            <w:r w:rsidR="412254F1" w:rsidRPr="004440A6">
              <w:rPr>
                <w:rFonts w:eastAsia="Times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3F10BAD" w14:textId="269098E7" w:rsidR="002004B7" w:rsidRPr="004440A6" w:rsidRDefault="00B9298F" w:rsidP="002A1093">
            <w:pPr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4440A6">
              <w:rPr>
                <w:rFonts w:eastAsia="Times New Roman" w:cs="Times New Roman"/>
                <w:b/>
                <w:bCs/>
                <w:sz w:val="18"/>
                <w:szCs w:val="18"/>
              </w:rPr>
              <w:t>SCTF and Programme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0061E4C" w14:textId="130A9D0F" w:rsidR="002004B7" w:rsidRPr="004440A6" w:rsidRDefault="213C6B34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FD98FEE" w14:textId="3ECCD2DE" w:rsidR="002004B7" w:rsidRPr="004440A6" w:rsidRDefault="002004B7" w:rsidP="562EB400">
            <w:pPr>
              <w:rPr>
                <w:rFonts w:eastAsia="Times" w:cs="Times New Roman"/>
                <w:sz w:val="18"/>
                <w:szCs w:val="18"/>
              </w:rPr>
            </w:pPr>
          </w:p>
          <w:p w14:paraId="44EAFD9C" w14:textId="77132E39" w:rsidR="002004B7" w:rsidRPr="004440A6" w:rsidRDefault="002004B7" w:rsidP="562EB400">
            <w:pPr>
              <w:rPr>
                <w:rFonts w:eastAsia="Times" w:cs="Times New Roman"/>
                <w:sz w:val="18"/>
                <w:szCs w:val="18"/>
              </w:rPr>
            </w:pPr>
          </w:p>
        </w:tc>
      </w:tr>
      <w:tr w:rsidR="00994666" w:rsidRPr="004440A6" w14:paraId="4048D7DE" w14:textId="77777777" w:rsidTr="00C5D38C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954D52" w14:textId="19829569" w:rsidR="00994666" w:rsidRPr="004440A6" w:rsidRDefault="00994666" w:rsidP="0064543A">
            <w:pPr>
              <w:rPr>
                <w:rFonts w:eastAsia="Times" w:cs="Times New Roman"/>
                <w:sz w:val="18"/>
                <w:szCs w:val="18"/>
                <w:highlight w:val="yellow"/>
              </w:rPr>
            </w:pPr>
            <w:r w:rsidRPr="00FD6A4E">
              <w:rPr>
                <w:rFonts w:eastAsia="Times" w:cs="Times New Roman"/>
                <w:sz w:val="18"/>
                <w:szCs w:val="18"/>
              </w:rPr>
              <w:lastRenderedPageBreak/>
              <w:t>5.1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auto"/>
          </w:tcPr>
          <w:p w14:paraId="189C3648" w14:textId="77777777" w:rsidR="00994666" w:rsidRPr="00FD6A4E" w:rsidRDefault="00994666" w:rsidP="562EB400">
            <w:pPr>
              <w:rPr>
                <w:rFonts w:cs="Times New Roman"/>
                <w:b/>
                <w:bCs/>
                <w:sz w:val="18"/>
                <w:szCs w:val="18"/>
                <w:lang w:eastAsia="en-US"/>
              </w:rPr>
            </w:pPr>
            <w:r w:rsidRPr="00FD6A4E">
              <w:rPr>
                <w:rFonts w:cs="Times New Roman"/>
                <w:b/>
                <w:bCs/>
                <w:sz w:val="18"/>
                <w:szCs w:val="18"/>
                <w:lang w:eastAsia="en-US"/>
              </w:rPr>
              <w:t>New CPM direction:</w:t>
            </w:r>
          </w:p>
          <w:p w14:paraId="790A19D8" w14:textId="77777777" w:rsidR="00994666" w:rsidRPr="00FD6A4E" w:rsidRDefault="00994666" w:rsidP="00FD6A4E">
            <w:pPr>
              <w:pStyle w:val="ListParagraph"/>
              <w:numPr>
                <w:ilvl w:val="0"/>
                <w:numId w:val="1"/>
              </w:numPr>
              <w:ind w:leftChars="0" w:left="302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consider and prepare responses to the core strategic questions laid out in CPM 2021/INF/13</w:t>
            </w:r>
          </w:p>
          <w:p w14:paraId="2912EECE" w14:textId="77777777" w:rsidR="00994666" w:rsidRPr="00FD6A4E" w:rsidRDefault="00994666" w:rsidP="00FD6A4E">
            <w:pPr>
              <w:pStyle w:val="ListParagraph"/>
              <w:numPr>
                <w:ilvl w:val="0"/>
                <w:numId w:val="1"/>
              </w:numPr>
              <w:ind w:leftChars="0" w:left="302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outline potential core aspects that the SCTF would consider important for inclusion in: a) a potential revision of CPM Recommendation No. 6 on Sea Containers; and b) a potential ISPM on sea containers;</w:t>
            </w:r>
          </w:p>
          <w:p w14:paraId="3A1FBEE0" w14:textId="77777777" w:rsidR="00994666" w:rsidRPr="00FD6A4E" w:rsidRDefault="00994666" w:rsidP="00FD6A4E">
            <w:pPr>
              <w:pStyle w:val="ListParagraph"/>
              <w:numPr>
                <w:ilvl w:val="0"/>
                <w:numId w:val="1"/>
              </w:numPr>
              <w:ind w:leftChars="0" w:left="302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consider and communicate viewpoints on the potential value of an international workshop (or open-ended technical consultation) that could be held in late 2022</w:t>
            </w:r>
          </w:p>
          <w:p w14:paraId="3A26961F" w14:textId="77777777" w:rsidR="00994666" w:rsidRPr="00FD6A4E" w:rsidRDefault="00994666" w:rsidP="00FD6A4E">
            <w:pPr>
              <w:pStyle w:val="ListParagraph"/>
              <w:numPr>
                <w:ilvl w:val="0"/>
                <w:numId w:val="1"/>
              </w:numPr>
              <w:ind w:leftChars="0" w:left="302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develop any other considerations, recommendations or options that CPM-16 may wish to take into account</w:t>
            </w:r>
          </w:p>
          <w:p w14:paraId="72C418A7" w14:textId="6A67680B" w:rsidR="00994666" w:rsidRPr="00FD6A4E" w:rsidRDefault="00994666" w:rsidP="00FD6A4E">
            <w:pPr>
              <w:pStyle w:val="ListParagraph"/>
              <w:numPr>
                <w:ilvl w:val="0"/>
                <w:numId w:val="1"/>
              </w:numPr>
              <w:ind w:leftChars="0" w:left="302"/>
              <w:rPr>
                <w:rFonts w:cs="Times New Roman"/>
                <w:bCs/>
                <w:sz w:val="18"/>
                <w:szCs w:val="18"/>
                <w:lang w:val="en-GB" w:eastAsia="en-US"/>
              </w:rPr>
            </w:pP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develop a draft Terms of Reference (</w:t>
            </w:r>
            <w:proofErr w:type="spellStart"/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ToR</w:t>
            </w:r>
            <w:proofErr w:type="spellEnd"/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 for a prospective CPM Focus Group which</w:t>
            </w:r>
            <w:r w:rsidR="00B103F4"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would be charged with arranging a </w:t>
            </w:r>
            <w:r w:rsidR="00B103F4"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p</w:t>
            </w: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ossible 2022 workshop/consultation or any other</w:t>
            </w:r>
            <w:r w:rsidR="00B103F4"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tasks which CPM 16 decide upon and assembling related information and/or</w:t>
            </w:r>
            <w:r w:rsidR="00B103F4"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Pr="00FD6A4E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recommendations for subsequent communication to CPM-17 (2023)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14:paraId="67F2C503" w14:textId="77777777" w:rsidR="00994666" w:rsidRPr="004440A6" w:rsidRDefault="00994666" w:rsidP="00B9298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677CF827" w14:textId="7AC565FD" w:rsidR="00994666" w:rsidRPr="004440A6" w:rsidRDefault="00994666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bCs/>
                <w:sz w:val="18"/>
                <w:szCs w:val="18"/>
              </w:rPr>
              <w:t>Chairperson</w:t>
            </w:r>
          </w:p>
        </w:tc>
      </w:tr>
      <w:tr w:rsidR="00263F29" w:rsidRPr="004440A6" w14:paraId="009B106B" w14:textId="77777777" w:rsidTr="00C5D38C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8E93AE7" w14:textId="4B385BB4" w:rsidR="00263F29" w:rsidRPr="004440A6" w:rsidRDefault="000C5E58" w:rsidP="00994666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5.</w:t>
            </w:r>
            <w:r w:rsidR="00994666" w:rsidRPr="004440A6">
              <w:rPr>
                <w:rFonts w:eastAsia="Times" w:cs="Times New Roman"/>
                <w:sz w:val="18"/>
                <w:szCs w:val="18"/>
              </w:rPr>
              <w:t>2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auto"/>
          </w:tcPr>
          <w:p w14:paraId="6C080DE4" w14:textId="0A7BADC6" w:rsidR="008530AC" w:rsidRPr="004440A6" w:rsidRDefault="562EB400" w:rsidP="562EB400">
            <w:pPr>
              <w:rPr>
                <w:rFonts w:cs="Times New Roman"/>
                <w:b/>
                <w:bCs/>
                <w:sz w:val="18"/>
                <w:szCs w:val="18"/>
                <w:lang w:eastAsia="en-US"/>
              </w:rPr>
            </w:pPr>
            <w:r w:rsidRPr="004440A6">
              <w:rPr>
                <w:rFonts w:cs="Times New Roman"/>
                <w:b/>
                <w:bCs/>
                <w:sz w:val="18"/>
                <w:szCs w:val="18"/>
                <w:lang w:eastAsia="en-US"/>
              </w:rPr>
              <w:t>Output/Work Area II- Coordination with CPs, RPPOs, industry and other organizations</w:t>
            </w:r>
          </w:p>
          <w:p w14:paraId="2685A75B" w14:textId="33975466" w:rsidR="008530AC" w:rsidRPr="004440A6" w:rsidRDefault="562EB400" w:rsidP="562EB400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/>
                <w:sz w:val="18"/>
                <w:szCs w:val="18"/>
                <w:lang w:val="en-GB"/>
              </w:rPr>
            </w:pP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Informal meeting on the CTU Code, 27-28 May 2021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14:paraId="4E23A52B" w14:textId="77777777" w:rsidR="00263F29" w:rsidRPr="004440A6" w:rsidRDefault="00263F29" w:rsidP="00B9298F">
            <w:pPr>
              <w:rPr>
                <w:rFonts w:cs="Times New Roman"/>
                <w:sz w:val="18"/>
                <w:szCs w:val="18"/>
              </w:rPr>
            </w:pPr>
          </w:p>
          <w:p w14:paraId="70721636" w14:textId="7C21DE6C" w:rsidR="00C86FF7" w:rsidRPr="004440A6" w:rsidRDefault="007162A0" w:rsidP="562EB400">
            <w:pPr>
              <w:rPr>
                <w:rFonts w:cs="Times New Roman"/>
                <w:sz w:val="18"/>
                <w:szCs w:val="18"/>
              </w:rPr>
            </w:pPr>
            <w:r w:rsidRPr="004440A6">
              <w:rPr>
                <w:rFonts w:cs="Times New Roman"/>
                <w:sz w:val="18"/>
                <w:szCs w:val="18"/>
              </w:rPr>
              <w:object w:dxaOrig="1508" w:dyaOrig="984" w14:anchorId="77B2F4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9.4pt" o:ole="">
                  <v:imagedata r:id="rId8" o:title=""/>
                </v:shape>
                <o:OLEObject Type="Embed" ProgID="AcroExch.Document.DC" ShapeID="_x0000_i1025" DrawAspect="Icon" ObjectID="_1681024300" r:id="rId9"/>
              </w:objec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63CB12BF" w14:textId="57A277B3" w:rsidR="00263F29" w:rsidRPr="004440A6" w:rsidRDefault="002A1C4E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SHAMILOV</w:t>
            </w:r>
          </w:p>
        </w:tc>
      </w:tr>
      <w:tr w:rsidR="562EB400" w:rsidRPr="004440A6" w14:paraId="714D89B6" w14:textId="77777777" w:rsidTr="00C5D38C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4F0D9CC" w14:textId="280C70E5" w:rsidR="562EB400" w:rsidRPr="004440A6" w:rsidRDefault="00615323" w:rsidP="00994666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5.</w:t>
            </w:r>
            <w:r w:rsidR="00994666" w:rsidRPr="004440A6">
              <w:rPr>
                <w:rFonts w:eastAsia="Times" w:cs="Times New Roman"/>
                <w:sz w:val="18"/>
                <w:szCs w:val="18"/>
              </w:rPr>
              <w:t>2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auto"/>
          </w:tcPr>
          <w:p w14:paraId="6B4D32BC" w14:textId="77777777" w:rsidR="562EB400" w:rsidRPr="004440A6" w:rsidRDefault="562EB400" w:rsidP="00615323">
            <w:pPr>
              <w:rPr>
                <w:rFonts w:cs="Times New Roman"/>
                <w:b/>
                <w:bCs/>
                <w:sz w:val="18"/>
                <w:szCs w:val="18"/>
                <w:lang w:eastAsia="en-US"/>
              </w:rPr>
            </w:pPr>
            <w:r w:rsidRPr="004440A6">
              <w:rPr>
                <w:rFonts w:cs="Times New Roman"/>
                <w:b/>
                <w:bCs/>
                <w:sz w:val="18"/>
                <w:szCs w:val="18"/>
                <w:lang w:eastAsia="en-US"/>
              </w:rPr>
              <w:t xml:space="preserve">Output/Work Area III - Communication and awareness raising </w:t>
            </w:r>
          </w:p>
          <w:p w14:paraId="75EAD829" w14:textId="3BF1FFD8" w:rsidR="562EB400" w:rsidRPr="004440A6" w:rsidRDefault="562EB400" w:rsidP="00615323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Calendar for posting SCTF news items on IPP</w:t>
            </w:r>
          </w:p>
          <w:p w14:paraId="2B83AF43" w14:textId="28FFB6E3" w:rsidR="562EB400" w:rsidRPr="004440A6" w:rsidRDefault="00C5D38C" w:rsidP="00615323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Container cleanliness poster produced by Australia to be posted on IPP</w:t>
            </w:r>
          </w:p>
          <w:p w14:paraId="5965B143" w14:textId="77777777" w:rsidR="562EB400" w:rsidRPr="004440A6" w:rsidRDefault="562EB400" w:rsidP="00615323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Invitation from Japan to the</w:t>
            </w:r>
            <w:r w:rsidR="00615323"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side event of the Environmental Subcommittee of the Tr</w:t>
            </w:r>
            <w:r w:rsidR="00615323"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ans-Pacific Partnership (TPP): </w:t>
            </w: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Webinar "Promotion of International Cooperation to Prevent Unintentional Invasion of Invasive Alien Species from Distribution” (24 June 2021) </w:t>
            </w:r>
          </w:p>
          <w:p w14:paraId="6E64186A" w14:textId="68DA5743" w:rsidR="006649D5" w:rsidRPr="004440A6" w:rsidRDefault="00FD6A4E" w:rsidP="006649D5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Guidance for </w:t>
            </w:r>
            <w:r w:rsidR="006649D5"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NPPOs on how to approach the different agencies to </w:t>
            </w:r>
            <w:r w:rsidR="004460E6"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improve collaboration on</w:t>
            </w:r>
            <w:r w:rsidR="006649D5"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sea containers.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14:paraId="27493CD2" w14:textId="188C2F9F" w:rsidR="562EB400" w:rsidRPr="004440A6" w:rsidRDefault="562EB400" w:rsidP="562EB400">
            <w:pPr>
              <w:rPr>
                <w:sz w:val="18"/>
                <w:szCs w:val="18"/>
              </w:rPr>
            </w:pPr>
          </w:p>
          <w:p w14:paraId="45CB54D9" w14:textId="18EA2805" w:rsidR="562EB400" w:rsidRPr="004440A6" w:rsidRDefault="562EB400" w:rsidP="562EB400">
            <w:pPr>
              <w:rPr>
                <w:sz w:val="18"/>
                <w:szCs w:val="18"/>
              </w:rPr>
            </w:pPr>
          </w:p>
          <w:p w14:paraId="250BA232" w14:textId="040D4C7A" w:rsidR="562EB400" w:rsidRPr="004440A6" w:rsidRDefault="562EB400" w:rsidP="562EB400">
            <w:pPr>
              <w:rPr>
                <w:rFonts w:cs="Times New Roman"/>
                <w:sz w:val="18"/>
                <w:szCs w:val="18"/>
              </w:rPr>
            </w:pPr>
            <w:r w:rsidRPr="004440A6">
              <w:rPr>
                <w:sz w:val="18"/>
                <w:szCs w:val="18"/>
              </w:rPr>
              <w:t>04_SCTF_VM_2021_Apr</w:t>
            </w:r>
          </w:p>
          <w:p w14:paraId="6FB6A05E" w14:textId="6FE22A37" w:rsidR="562EB400" w:rsidRPr="004440A6" w:rsidRDefault="562EB400" w:rsidP="562EB400">
            <w:pPr>
              <w:rPr>
                <w:rFonts w:cs="Times New Roman"/>
                <w:sz w:val="18"/>
                <w:szCs w:val="18"/>
              </w:rPr>
            </w:pPr>
          </w:p>
          <w:p w14:paraId="23793191" w14:textId="67E5CB19" w:rsidR="562EB400" w:rsidRPr="004440A6" w:rsidRDefault="002D6448" w:rsidP="00C5D38C">
            <w:pPr>
              <w:rPr>
                <w:rFonts w:cs="Times New Roman"/>
                <w:sz w:val="18"/>
                <w:szCs w:val="18"/>
              </w:rPr>
            </w:pPr>
            <w:hyperlink r:id="rId10" w:history="1">
              <w:r w:rsidR="006649D5" w:rsidRPr="004440A6">
                <w:rPr>
                  <w:rStyle w:val="Hyperlink"/>
                  <w:rFonts w:cs="Times New Roman"/>
                  <w:sz w:val="18"/>
                  <w:szCs w:val="18"/>
                </w:rPr>
                <w:t>https://www.agriculture.gov.au/sites/default/files/documents/7-tips-for-keeping-containers-clean-a4.pdf</w:t>
              </w:r>
            </w:hyperlink>
            <w:r w:rsidR="006649D5" w:rsidRPr="004440A6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1D45AEA" w14:textId="4AEFBA6E" w:rsidR="562EB400" w:rsidRPr="004440A6" w:rsidRDefault="562EB400" w:rsidP="562EB40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5A1352D9" w14:textId="2065C4FF" w:rsidR="562EB400" w:rsidRPr="004440A6" w:rsidRDefault="562EB400" w:rsidP="562EB400">
            <w:r w:rsidRPr="004440A6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SHAMILOV</w:t>
            </w:r>
          </w:p>
        </w:tc>
      </w:tr>
      <w:tr w:rsidR="00263F29" w:rsidRPr="004440A6" w14:paraId="0B4D7E31" w14:textId="77777777" w:rsidTr="00C5D38C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9DDDE7A" w14:textId="1389088C" w:rsidR="00263F29" w:rsidRPr="004440A6" w:rsidRDefault="00994666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5.4</w:t>
            </w:r>
          </w:p>
        </w:tc>
        <w:tc>
          <w:tcPr>
            <w:tcW w:w="4242" w:type="dxa"/>
            <w:tcBorders>
              <w:bottom w:val="single" w:sz="4" w:space="0" w:color="auto"/>
            </w:tcBorders>
            <w:shd w:val="clear" w:color="auto" w:fill="auto"/>
          </w:tcPr>
          <w:p w14:paraId="4CEF9D5A" w14:textId="77777777" w:rsidR="00274313" w:rsidRPr="004440A6" w:rsidRDefault="00274313" w:rsidP="00274313">
            <w:pPr>
              <w:rPr>
                <w:rFonts w:cs="Times New Roman"/>
                <w:b/>
                <w:sz w:val="18"/>
                <w:szCs w:val="18"/>
                <w:lang w:eastAsia="en-US"/>
              </w:rPr>
            </w:pPr>
            <w:r w:rsidRPr="004440A6">
              <w:rPr>
                <w:rFonts w:cs="Times New Roman"/>
                <w:b/>
                <w:sz w:val="18"/>
                <w:szCs w:val="18"/>
                <w:lang w:eastAsia="en-US"/>
              </w:rPr>
              <w:t>Output/Work Area IV – Elaboration of recommendations to CPM</w:t>
            </w:r>
          </w:p>
          <w:p w14:paraId="3FACBCFF" w14:textId="36E3BBD2" w:rsidR="00263F29" w:rsidRPr="004440A6" w:rsidRDefault="00C5D38C" w:rsidP="00C5D38C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Process for elaboration of the recommendations and report) based on CPM-15</w:t>
            </w:r>
            <w:r w:rsidR="005407D7"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(2021)</w:t>
            </w:r>
            <w:r w:rsidRPr="004440A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decisions 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auto"/>
          </w:tcPr>
          <w:p w14:paraId="60DB51D6" w14:textId="240FAAC9" w:rsidR="00263F29" w:rsidRPr="004440A6" w:rsidRDefault="00263F29" w:rsidP="00B9298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58DF585B" w14:textId="7FCF5394" w:rsidR="00263F29" w:rsidRPr="004440A6" w:rsidRDefault="00F16816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Chairperson</w:t>
            </w:r>
          </w:p>
        </w:tc>
      </w:tr>
      <w:tr w:rsidR="004E7453" w:rsidRPr="004440A6" w14:paraId="198BAE56" w14:textId="77777777" w:rsidTr="00C5D38C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2F4D7D65" w14:textId="77FB102E" w:rsidR="004E7453" w:rsidRPr="004440A6" w:rsidRDefault="00C86FF7" w:rsidP="000B6D51">
            <w:pPr>
              <w:spacing w:before="120"/>
              <w:rPr>
                <w:rFonts w:eastAsia="Times" w:cs="Times New Roman"/>
                <w:b/>
                <w:bCs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bCs/>
                <w:sz w:val="18"/>
                <w:szCs w:val="18"/>
              </w:rPr>
              <w:t>6</w:t>
            </w:r>
            <w:r w:rsidR="004E7453" w:rsidRPr="004440A6">
              <w:rPr>
                <w:rFonts w:eastAsia="Times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242" w:type="dxa"/>
            <w:shd w:val="clear" w:color="auto" w:fill="D0CECE" w:themeFill="background2" w:themeFillShade="E6"/>
          </w:tcPr>
          <w:p w14:paraId="4AD0623C" w14:textId="77777777" w:rsidR="004E7453" w:rsidRPr="004440A6" w:rsidRDefault="004E7453" w:rsidP="000B6D51">
            <w:pPr>
              <w:spacing w:before="120"/>
              <w:rPr>
                <w:rFonts w:eastAsia="Times" w:cs="Times New Roman"/>
                <w:b/>
                <w:bCs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2598" w:type="dxa"/>
            <w:shd w:val="clear" w:color="auto" w:fill="D0CECE" w:themeFill="background2" w:themeFillShade="E6"/>
          </w:tcPr>
          <w:p w14:paraId="375569C5" w14:textId="77777777" w:rsidR="004E7453" w:rsidRPr="004440A6" w:rsidRDefault="004E7453" w:rsidP="000B6D51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shd w:val="clear" w:color="auto" w:fill="D0CECE" w:themeFill="background2" w:themeFillShade="E6"/>
          </w:tcPr>
          <w:p w14:paraId="62C77977" w14:textId="581E1F5D" w:rsidR="004E7453" w:rsidRPr="004440A6" w:rsidRDefault="00C86FF7" w:rsidP="000B6D51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Chairperson</w:t>
            </w:r>
          </w:p>
        </w:tc>
      </w:tr>
      <w:tr w:rsidR="002004B7" w:rsidRPr="004440A6" w14:paraId="6B5613E2" w14:textId="77777777" w:rsidTr="00C5D38C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56C72689" w14:textId="217C5DB2" w:rsidR="002004B7" w:rsidRPr="004440A6" w:rsidRDefault="00C86FF7" w:rsidP="0064543A">
            <w:pPr>
              <w:spacing w:before="120"/>
              <w:rPr>
                <w:rFonts w:eastAsia="Times" w:cs="Times New Roman"/>
                <w:b/>
                <w:bCs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bCs/>
                <w:sz w:val="18"/>
                <w:szCs w:val="18"/>
              </w:rPr>
              <w:t>7</w:t>
            </w:r>
            <w:r w:rsidR="162728D4" w:rsidRPr="004440A6">
              <w:rPr>
                <w:rFonts w:eastAsia="Times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242" w:type="dxa"/>
            <w:shd w:val="clear" w:color="auto" w:fill="D0CECE" w:themeFill="background2" w:themeFillShade="E6"/>
          </w:tcPr>
          <w:p w14:paraId="2E50A966" w14:textId="77777777" w:rsidR="002004B7" w:rsidRPr="004440A6" w:rsidRDefault="002004B7" w:rsidP="0064543A">
            <w:pPr>
              <w:spacing w:before="120"/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 xml:space="preserve">Date and </w:t>
            </w:r>
            <w:r w:rsidR="003D01F0" w:rsidRPr="004440A6">
              <w:rPr>
                <w:rFonts w:eastAsia="Times" w:cs="Times New Roman"/>
                <w:b/>
                <w:sz w:val="18"/>
                <w:szCs w:val="18"/>
              </w:rPr>
              <w:t>arrangement</w:t>
            </w:r>
            <w:r w:rsidRPr="004440A6">
              <w:rPr>
                <w:rFonts w:eastAsia="Times" w:cs="Times New Roman"/>
                <w:b/>
                <w:sz w:val="18"/>
                <w:szCs w:val="18"/>
              </w:rPr>
              <w:t xml:space="preserve"> of the Next Meeting</w:t>
            </w:r>
          </w:p>
        </w:tc>
        <w:tc>
          <w:tcPr>
            <w:tcW w:w="2598" w:type="dxa"/>
            <w:shd w:val="clear" w:color="auto" w:fill="D0CECE" w:themeFill="background2" w:themeFillShade="E6"/>
          </w:tcPr>
          <w:p w14:paraId="45FB0818" w14:textId="77777777" w:rsidR="002004B7" w:rsidRPr="004440A6" w:rsidRDefault="002004B7" w:rsidP="0064543A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shd w:val="clear" w:color="auto" w:fill="D0CECE" w:themeFill="background2" w:themeFillShade="E6"/>
          </w:tcPr>
          <w:p w14:paraId="7C554D5D" w14:textId="32722065" w:rsidR="002004B7" w:rsidRPr="004440A6" w:rsidRDefault="00C86FF7" w:rsidP="0064543A">
            <w:pPr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Chairperson</w:t>
            </w:r>
          </w:p>
        </w:tc>
      </w:tr>
      <w:tr w:rsidR="002004B7" w:rsidRPr="004440A6" w14:paraId="479129F3" w14:textId="77777777" w:rsidTr="00C5D38C">
        <w:trPr>
          <w:cantSplit/>
          <w:trHeight w:val="453"/>
        </w:trPr>
        <w:tc>
          <w:tcPr>
            <w:tcW w:w="720" w:type="dxa"/>
            <w:shd w:val="clear" w:color="auto" w:fill="D0CECE" w:themeFill="background2" w:themeFillShade="E6"/>
          </w:tcPr>
          <w:p w14:paraId="45CB103B" w14:textId="5943A048" w:rsidR="002004B7" w:rsidRPr="004440A6" w:rsidRDefault="00C86FF7" w:rsidP="0064543A">
            <w:pPr>
              <w:spacing w:before="120"/>
              <w:rPr>
                <w:rFonts w:eastAsia="Times" w:cs="Times New Roman"/>
                <w:b/>
                <w:bCs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bCs/>
                <w:sz w:val="18"/>
                <w:szCs w:val="18"/>
              </w:rPr>
              <w:t>8</w:t>
            </w:r>
            <w:r w:rsidR="162728D4" w:rsidRPr="004440A6">
              <w:rPr>
                <w:rFonts w:eastAsia="Times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242" w:type="dxa"/>
            <w:shd w:val="clear" w:color="auto" w:fill="D0CECE" w:themeFill="background2" w:themeFillShade="E6"/>
          </w:tcPr>
          <w:p w14:paraId="5EE4764F" w14:textId="77777777" w:rsidR="002004B7" w:rsidRPr="004440A6" w:rsidRDefault="002004B7" w:rsidP="0064543A">
            <w:pPr>
              <w:rPr>
                <w:rFonts w:eastAsia="Times" w:cs="Times New Roman"/>
                <w:b/>
                <w:sz w:val="18"/>
                <w:szCs w:val="18"/>
              </w:rPr>
            </w:pPr>
            <w:r w:rsidRPr="004440A6">
              <w:rPr>
                <w:rFonts w:eastAsia="Times" w:cs="Times New Roman"/>
                <w:b/>
                <w:sz w:val="18"/>
                <w:szCs w:val="18"/>
              </w:rPr>
              <w:t>Close of the Meeting</w:t>
            </w:r>
          </w:p>
        </w:tc>
        <w:tc>
          <w:tcPr>
            <w:tcW w:w="2598" w:type="dxa"/>
            <w:shd w:val="clear" w:color="auto" w:fill="D0CECE" w:themeFill="background2" w:themeFillShade="E6"/>
          </w:tcPr>
          <w:p w14:paraId="049F31CB" w14:textId="77777777" w:rsidR="002004B7" w:rsidRPr="004440A6" w:rsidRDefault="002004B7" w:rsidP="0064543A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1582" w:type="dxa"/>
            <w:shd w:val="clear" w:color="auto" w:fill="D0CECE" w:themeFill="background2" w:themeFillShade="E6"/>
          </w:tcPr>
          <w:p w14:paraId="218EF870" w14:textId="1AD3A448" w:rsidR="002004B7" w:rsidRPr="004440A6" w:rsidRDefault="00C86FF7" w:rsidP="0064543A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  <w:r w:rsidRPr="004440A6">
              <w:rPr>
                <w:rFonts w:eastAsia="Times" w:cs="Times New Roman"/>
                <w:sz w:val="18"/>
                <w:szCs w:val="18"/>
              </w:rPr>
              <w:t>Chairperson</w:t>
            </w:r>
          </w:p>
        </w:tc>
      </w:tr>
    </w:tbl>
    <w:p w14:paraId="62486C05" w14:textId="63189518" w:rsidR="000B6D51" w:rsidRPr="004440A6" w:rsidRDefault="000B6D51"/>
    <w:p w14:paraId="7D002701" w14:textId="71AEC495" w:rsidR="00803B5B" w:rsidRPr="004440A6" w:rsidRDefault="00803B5B"/>
    <w:sectPr w:rsidR="00803B5B" w:rsidRPr="004440A6" w:rsidSect="000B6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E48F3" w14:textId="77777777" w:rsidR="002D6448" w:rsidRDefault="002D6448" w:rsidP="00B41953">
      <w:r>
        <w:separator/>
      </w:r>
    </w:p>
  </w:endnote>
  <w:endnote w:type="continuationSeparator" w:id="0">
    <w:p w14:paraId="3017313E" w14:textId="77777777" w:rsidR="002D6448" w:rsidRDefault="002D6448" w:rsidP="00B4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B6211" w14:textId="5BDE69FB" w:rsidR="000B6D51" w:rsidRDefault="0096376C" w:rsidP="000B6D51">
    <w:pPr>
      <w:pStyle w:val="IPPFooter"/>
      <w:ind w:right="270"/>
    </w:pPr>
    <w:r w:rsidRPr="00FC6CA2">
      <w:rPr>
        <w:rStyle w:val="PageNumber"/>
      </w:rPr>
      <w:t xml:space="preserve">Page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PAGE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2</w:t>
    </w:r>
    <w:r w:rsidRPr="00FC6CA2">
      <w:rPr>
        <w:rStyle w:val="PageNumber"/>
        <w:b/>
      </w:rPr>
      <w:fldChar w:fldCharType="end"/>
    </w:r>
    <w:r w:rsidRPr="00FC6CA2">
      <w:rPr>
        <w:rStyle w:val="PageNumber"/>
      </w:rPr>
      <w:t xml:space="preserve"> of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NUMPAGES </w:instrText>
    </w:r>
    <w:r w:rsidRPr="00FC6CA2">
      <w:rPr>
        <w:rStyle w:val="PageNumber"/>
        <w:b/>
      </w:rPr>
      <w:fldChar w:fldCharType="separate"/>
    </w:r>
    <w:r w:rsidR="00AD5148">
      <w:rPr>
        <w:rStyle w:val="PageNumber"/>
        <w:noProof/>
      </w:rPr>
      <w:t>1</w:t>
    </w:r>
    <w:r w:rsidRPr="00FC6CA2">
      <w:rPr>
        <w:rStyle w:val="PageNumber"/>
        <w:b/>
      </w:rPr>
      <w:fldChar w:fldCharType="end"/>
    </w:r>
    <w:r>
      <w:rPr>
        <w:rStyle w:val="PageNumber"/>
      </w:rPr>
      <w:tab/>
    </w:r>
    <w:r w:rsidRPr="00A62A0E">
      <w:t>Internation</w:t>
    </w:r>
    <w:r>
      <w:t>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8C90F" w14:textId="4AC1FE03" w:rsidR="000B6D51" w:rsidRPr="00EE6DD6" w:rsidRDefault="0096376C" w:rsidP="000B6D51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4A456C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4A456C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7D9E6363" w:rsidR="000B6D51" w:rsidRPr="00AF0931" w:rsidRDefault="0096376C" w:rsidP="000B6D51">
    <w:pPr>
      <w:pStyle w:val="IPPFooter"/>
      <w:tabs>
        <w:tab w:val="clear" w:pos="9072"/>
        <w:tab w:val="right" w:pos="9090"/>
      </w:tabs>
      <w:ind w:right="270"/>
      <w:rPr>
        <w:b w:val="0"/>
        <w:bCs/>
      </w:rPr>
    </w:pPr>
    <w:r w:rsidRPr="00A62A0E">
      <w:t>International Plant Protection Convention</w:t>
    </w:r>
    <w:r w:rsidRPr="00A62A0E">
      <w:tab/>
    </w:r>
    <w:r w:rsidRPr="00AF0931">
      <w:rPr>
        <w:rStyle w:val="PageNumber"/>
        <w:b/>
        <w:bCs/>
      </w:rPr>
      <w:t xml:space="preserve">Page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PAGE </w:instrText>
    </w:r>
    <w:r w:rsidRPr="00AF0931">
      <w:rPr>
        <w:rStyle w:val="PageNumber"/>
        <w:b/>
        <w:bCs/>
      </w:rPr>
      <w:fldChar w:fldCharType="separate"/>
    </w:r>
    <w:r w:rsidR="004A456C"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  <w:r w:rsidRPr="00AF0931">
      <w:rPr>
        <w:rStyle w:val="PageNumber"/>
        <w:b/>
        <w:bCs/>
      </w:rPr>
      <w:t xml:space="preserve"> of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NUMPAGES </w:instrText>
    </w:r>
    <w:r w:rsidRPr="00AF0931">
      <w:rPr>
        <w:rStyle w:val="PageNumber"/>
        <w:b/>
        <w:bCs/>
      </w:rPr>
      <w:fldChar w:fldCharType="separate"/>
    </w:r>
    <w:r w:rsidR="004A456C">
      <w:rPr>
        <w:rStyle w:val="PageNumber"/>
        <w:b/>
        <w:bCs/>
        <w:noProof/>
      </w:rPr>
      <w:t>2</w:t>
    </w:r>
    <w:r w:rsidRPr="00AF0931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DF772" w14:textId="77777777" w:rsidR="002D6448" w:rsidRDefault="002D6448" w:rsidP="00B41953">
      <w:r>
        <w:separator/>
      </w:r>
    </w:p>
  </w:footnote>
  <w:footnote w:type="continuationSeparator" w:id="0">
    <w:p w14:paraId="2501A352" w14:textId="77777777" w:rsidR="002D6448" w:rsidRDefault="002D6448" w:rsidP="00B4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32B24" w14:textId="77777777" w:rsidR="000B6D51" w:rsidRPr="00FC6CA2" w:rsidRDefault="0096376C" w:rsidP="000B6D51">
    <w:pPr>
      <w:pStyle w:val="IPPHeader"/>
      <w:tabs>
        <w:tab w:val="left" w:pos="4942"/>
      </w:tabs>
      <w:rPr>
        <w:i/>
      </w:rPr>
    </w:pPr>
    <w:r>
      <w:t>01_</w:t>
    </w:r>
    <w:r w:rsidRPr="00F57CE3">
      <w:t xml:space="preserve"> </w:t>
    </w:r>
    <w:r>
      <w:t>IC_2</w:t>
    </w:r>
    <w:r w:rsidRPr="00EC5BC8">
      <w:t>01</w:t>
    </w:r>
    <w:r>
      <w:t>9_Nov</w:t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 w:rsidRPr="00FC6CA2">
      <w:t xml:space="preserve">Agenda </w:t>
    </w:r>
  </w:p>
  <w:p w14:paraId="1299C43A" w14:textId="77777777" w:rsidR="000B6D51" w:rsidRDefault="000B6D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1652C" w14:textId="77777777" w:rsidR="000B6D51" w:rsidRPr="00FE6905" w:rsidRDefault="0096376C" w:rsidP="000B6D51">
    <w:pPr>
      <w:pStyle w:val="IPPHeader"/>
      <w:spacing w:after="0"/>
    </w:pPr>
    <w:r w:rsidRPr="00FE6905">
      <w:tab/>
    </w:r>
    <w:r>
      <w:tab/>
    </w:r>
  </w:p>
  <w:p w14:paraId="7AA4E6A1" w14:textId="4BC27978" w:rsidR="000B6D51" w:rsidRPr="00FC6CA2" w:rsidRDefault="0096376C" w:rsidP="000B6D51">
    <w:pPr>
      <w:pStyle w:val="IPPHeader"/>
      <w:tabs>
        <w:tab w:val="left" w:pos="4942"/>
      </w:tabs>
      <w:rPr>
        <w:i/>
      </w:rPr>
    </w:pPr>
    <w:r w:rsidRPr="00FC6CA2">
      <w:t>Agenda</w:t>
    </w:r>
    <w:r>
      <w:tab/>
    </w:r>
    <w:r>
      <w:tab/>
    </w:r>
    <w:r>
      <w:tab/>
    </w:r>
    <w:r w:rsidR="0021768B">
      <w:t>01_SCTF_VM_2021</w:t>
    </w:r>
    <w:r w:rsidR="0021768B" w:rsidRPr="00AF0931">
      <w:t>_</w:t>
    </w:r>
    <w:r w:rsidR="0021768B">
      <w:t>Apr</w:t>
    </w:r>
  </w:p>
  <w:p w14:paraId="4B99056E" w14:textId="77777777" w:rsidR="000B6D51" w:rsidRDefault="000B6D5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DBCB8" w14:textId="77777777" w:rsidR="000B6D51" w:rsidRDefault="0096376C" w:rsidP="000B6D51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57AAC957" wp14:editId="4DFAF961">
          <wp:simplePos x="0" y="0"/>
          <wp:positionH relativeFrom="margin">
            <wp:posOffset>-36195</wp:posOffset>
          </wp:positionH>
          <wp:positionV relativeFrom="margin">
            <wp:posOffset>-608330</wp:posOffset>
          </wp:positionV>
          <wp:extent cx="647065" cy="333375"/>
          <wp:effectExtent l="0" t="0" r="635" b="9525"/>
          <wp:wrapNone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303DD1DC" wp14:editId="4EA8B3AC">
          <wp:simplePos x="0" y="0"/>
          <wp:positionH relativeFrom="page">
            <wp:posOffset>0</wp:posOffset>
          </wp:positionH>
          <wp:positionV relativeFrom="paragraph">
            <wp:posOffset>-473710</wp:posOffset>
          </wp:positionV>
          <wp:extent cx="7629525" cy="463550"/>
          <wp:effectExtent l="0" t="0" r="0" b="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</w:r>
  </w:p>
  <w:p w14:paraId="251B4346" w14:textId="565A3F07" w:rsidR="000B6D51" w:rsidRPr="00FE6905" w:rsidRDefault="0096376C" w:rsidP="008E73D9">
    <w:pPr>
      <w:pStyle w:val="IPPHeader"/>
      <w:spacing w:after="0"/>
    </w:pPr>
    <w:r>
      <w:tab/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AD3202">
      <w:t>01_</w:t>
    </w:r>
    <w:r w:rsidR="002A1093">
      <w:t>SCTF_VM_2021</w:t>
    </w:r>
    <w:r w:rsidR="00AF0931" w:rsidRPr="00AF0931">
      <w:t>_</w:t>
    </w:r>
    <w:r w:rsidR="000C68C8">
      <w:t>Apr</w:t>
    </w:r>
  </w:p>
  <w:p w14:paraId="58725F15" w14:textId="77777777" w:rsidR="000B6D51" w:rsidRPr="00CF46C3" w:rsidRDefault="0096376C" w:rsidP="000B6D51">
    <w:pPr>
      <w:pStyle w:val="IPPHeader"/>
      <w:tabs>
        <w:tab w:val="left" w:pos="4942"/>
      </w:tabs>
      <w:rPr>
        <w:i/>
        <w:lang w:val="it-IT"/>
      </w:rPr>
    </w:pPr>
    <w:r w:rsidRPr="00606019">
      <w:tab/>
    </w:r>
    <w:r w:rsidRPr="00CF46C3">
      <w:rPr>
        <w:i/>
        <w:lang w:val="it-IT"/>
      </w:rPr>
      <w:t>Agenda</w:t>
    </w:r>
    <w:r w:rsidRPr="00CF46C3">
      <w:rPr>
        <w:i/>
        <w:lang w:val="it-IT"/>
      </w:rPr>
      <w:tab/>
    </w:r>
    <w:r>
      <w:rPr>
        <w:i/>
        <w:lang w:val="it-IT"/>
      </w:rPr>
      <w:tab/>
      <w:t>Agenda item: 2.2</w:t>
    </w:r>
  </w:p>
  <w:p w14:paraId="3CF2D8B6" w14:textId="77777777" w:rsidR="000B6D51" w:rsidRDefault="000B6D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F338F"/>
    <w:multiLevelType w:val="hybridMultilevel"/>
    <w:tmpl w:val="4234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51704"/>
    <w:multiLevelType w:val="hybridMultilevel"/>
    <w:tmpl w:val="49ACCCBE"/>
    <w:lvl w:ilvl="0" w:tplc="E6AE2A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7A96"/>
    <w:multiLevelType w:val="hybridMultilevel"/>
    <w:tmpl w:val="4B381D0E"/>
    <w:lvl w:ilvl="0" w:tplc="FB32555C">
      <w:start w:val="11"/>
      <w:numFmt w:val="bullet"/>
      <w:lvlText w:val="-"/>
      <w:lvlJc w:val="left"/>
      <w:pPr>
        <w:ind w:left="36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4C0A6C"/>
    <w:multiLevelType w:val="multilevel"/>
    <w:tmpl w:val="06E871E4"/>
    <w:numStyleLink w:val="IPPParagraphnumberedlist"/>
  </w:abstractNum>
  <w:abstractNum w:abstractNumId="5" w15:restartNumberingAfterBreak="0">
    <w:nsid w:val="0A22754E"/>
    <w:multiLevelType w:val="hybridMultilevel"/>
    <w:tmpl w:val="26944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hybridMultilevel"/>
    <w:tmpl w:val="D56E9BA2"/>
    <w:lvl w:ilvl="0" w:tplc="4DD0A56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F3B4F650">
      <w:start w:val="1"/>
      <w:numFmt w:val="lowerLetter"/>
      <w:lvlText w:val="%2."/>
      <w:lvlJc w:val="left"/>
      <w:pPr>
        <w:ind w:left="1440" w:hanging="360"/>
      </w:pPr>
    </w:lvl>
    <w:lvl w:ilvl="2" w:tplc="E4FE948E">
      <w:start w:val="1"/>
      <w:numFmt w:val="lowerRoman"/>
      <w:lvlText w:val="%3."/>
      <w:lvlJc w:val="right"/>
      <w:pPr>
        <w:ind w:left="2160" w:hanging="180"/>
      </w:pPr>
    </w:lvl>
    <w:lvl w:ilvl="3" w:tplc="8968C370">
      <w:start w:val="1"/>
      <w:numFmt w:val="decimal"/>
      <w:lvlText w:val="%4."/>
      <w:lvlJc w:val="left"/>
      <w:pPr>
        <w:ind w:left="2880" w:hanging="360"/>
      </w:pPr>
    </w:lvl>
    <w:lvl w:ilvl="4" w:tplc="161EF620">
      <w:start w:val="1"/>
      <w:numFmt w:val="lowerLetter"/>
      <w:lvlText w:val="%5."/>
      <w:lvlJc w:val="left"/>
      <w:pPr>
        <w:ind w:left="3600" w:hanging="360"/>
      </w:pPr>
    </w:lvl>
    <w:lvl w:ilvl="5" w:tplc="AD008200">
      <w:start w:val="1"/>
      <w:numFmt w:val="lowerRoman"/>
      <w:lvlText w:val="%6."/>
      <w:lvlJc w:val="right"/>
      <w:pPr>
        <w:ind w:left="4320" w:hanging="180"/>
      </w:pPr>
    </w:lvl>
    <w:lvl w:ilvl="6" w:tplc="A678D9F6">
      <w:start w:val="1"/>
      <w:numFmt w:val="decimal"/>
      <w:lvlText w:val="%7."/>
      <w:lvlJc w:val="left"/>
      <w:pPr>
        <w:ind w:left="5040" w:hanging="360"/>
      </w:pPr>
    </w:lvl>
    <w:lvl w:ilvl="7" w:tplc="35A2E28C">
      <w:start w:val="1"/>
      <w:numFmt w:val="lowerLetter"/>
      <w:lvlText w:val="%8."/>
      <w:lvlJc w:val="left"/>
      <w:pPr>
        <w:ind w:left="5760" w:hanging="360"/>
      </w:pPr>
    </w:lvl>
    <w:lvl w:ilvl="8" w:tplc="BEB6CAD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B5916"/>
    <w:multiLevelType w:val="hybridMultilevel"/>
    <w:tmpl w:val="F63CF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02D5E"/>
    <w:multiLevelType w:val="hybridMultilevel"/>
    <w:tmpl w:val="305CB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D0457"/>
    <w:multiLevelType w:val="hybridMultilevel"/>
    <w:tmpl w:val="6366DBAC"/>
    <w:lvl w:ilvl="0" w:tplc="DFD46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58A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E8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1AA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60B7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6AD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3A9A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6AD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AA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84B14"/>
    <w:multiLevelType w:val="hybridMultilevel"/>
    <w:tmpl w:val="2B081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13070"/>
    <w:multiLevelType w:val="hybridMultilevel"/>
    <w:tmpl w:val="04A4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43ECD"/>
    <w:multiLevelType w:val="multilevel"/>
    <w:tmpl w:val="5CE0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5"/>
  </w:num>
  <w:num w:numId="5">
    <w:abstractNumId w:val="6"/>
  </w:num>
  <w:num w:numId="6">
    <w:abstractNumId w:val="4"/>
  </w:num>
  <w:num w:numId="7">
    <w:abstractNumId w:val="8"/>
  </w:num>
  <w:num w:numId="8">
    <w:abstractNumId w:val="17"/>
  </w:num>
  <w:num w:numId="9">
    <w:abstractNumId w:val="13"/>
  </w:num>
  <w:num w:numId="10">
    <w:abstractNumId w:val="9"/>
  </w:num>
  <w:num w:numId="11">
    <w:abstractNumId w:val="20"/>
  </w:num>
  <w:num w:numId="12">
    <w:abstractNumId w:val="7"/>
  </w:num>
  <w:num w:numId="13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10"/>
  </w:num>
  <w:num w:numId="21">
    <w:abstractNumId w:val="16"/>
  </w:num>
  <w:num w:numId="22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0"/>
    <w:lvlOverride w:ilvl="0">
      <w:startOverride w:val="1"/>
    </w:lvlOverride>
  </w:num>
  <w:num w:numId="25">
    <w:abstractNumId w:val="1"/>
  </w:num>
  <w:num w:numId="26">
    <w:abstractNumId w:val="5"/>
  </w:num>
  <w:num w:numId="27">
    <w:abstractNumId w:val="19"/>
  </w:num>
  <w:num w:numId="28">
    <w:abstractNumId w:val="18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B7"/>
    <w:rsid w:val="00051809"/>
    <w:rsid w:val="00057683"/>
    <w:rsid w:val="00087980"/>
    <w:rsid w:val="0009117E"/>
    <w:rsid w:val="000B6D51"/>
    <w:rsid w:val="000C5E58"/>
    <w:rsid w:val="000C68C8"/>
    <w:rsid w:val="001467E0"/>
    <w:rsid w:val="001538C2"/>
    <w:rsid w:val="001630F1"/>
    <w:rsid w:val="001767D5"/>
    <w:rsid w:val="0019125E"/>
    <w:rsid w:val="001C06E9"/>
    <w:rsid w:val="002004B7"/>
    <w:rsid w:val="00210B07"/>
    <w:rsid w:val="0021768B"/>
    <w:rsid w:val="00221AB8"/>
    <w:rsid w:val="002406AB"/>
    <w:rsid w:val="00263F29"/>
    <w:rsid w:val="00274313"/>
    <w:rsid w:val="002A1093"/>
    <w:rsid w:val="002A1C4E"/>
    <w:rsid w:val="002D6448"/>
    <w:rsid w:val="00350B13"/>
    <w:rsid w:val="00366624"/>
    <w:rsid w:val="00391C96"/>
    <w:rsid w:val="003B54F9"/>
    <w:rsid w:val="003D01F0"/>
    <w:rsid w:val="003F774C"/>
    <w:rsid w:val="004440A6"/>
    <w:rsid w:val="004460E6"/>
    <w:rsid w:val="00447F4A"/>
    <w:rsid w:val="004A456C"/>
    <w:rsid w:val="004D0368"/>
    <w:rsid w:val="004E7453"/>
    <w:rsid w:val="004E7FBB"/>
    <w:rsid w:val="0050736D"/>
    <w:rsid w:val="00507D23"/>
    <w:rsid w:val="0051282A"/>
    <w:rsid w:val="005204A4"/>
    <w:rsid w:val="00520A0B"/>
    <w:rsid w:val="005407D7"/>
    <w:rsid w:val="0056200E"/>
    <w:rsid w:val="005E44BC"/>
    <w:rsid w:val="0061151D"/>
    <w:rsid w:val="00615323"/>
    <w:rsid w:val="0064543A"/>
    <w:rsid w:val="006649D5"/>
    <w:rsid w:val="006D4336"/>
    <w:rsid w:val="006F563D"/>
    <w:rsid w:val="007162A0"/>
    <w:rsid w:val="0073162A"/>
    <w:rsid w:val="00760305"/>
    <w:rsid w:val="007803FC"/>
    <w:rsid w:val="00781593"/>
    <w:rsid w:val="00785711"/>
    <w:rsid w:val="007A218F"/>
    <w:rsid w:val="007A27BD"/>
    <w:rsid w:val="007C01E5"/>
    <w:rsid w:val="007C59C4"/>
    <w:rsid w:val="00803B5B"/>
    <w:rsid w:val="008331FE"/>
    <w:rsid w:val="008530AC"/>
    <w:rsid w:val="008631FE"/>
    <w:rsid w:val="0088007F"/>
    <w:rsid w:val="008E73D9"/>
    <w:rsid w:val="009346D2"/>
    <w:rsid w:val="00940A4E"/>
    <w:rsid w:val="0096376C"/>
    <w:rsid w:val="009837F1"/>
    <w:rsid w:val="00994666"/>
    <w:rsid w:val="009C0A96"/>
    <w:rsid w:val="009D12CA"/>
    <w:rsid w:val="009D7400"/>
    <w:rsid w:val="009E4EEF"/>
    <w:rsid w:val="00A37F42"/>
    <w:rsid w:val="00A85C43"/>
    <w:rsid w:val="00A909E0"/>
    <w:rsid w:val="00AA44CD"/>
    <w:rsid w:val="00AD3202"/>
    <w:rsid w:val="00AD5148"/>
    <w:rsid w:val="00AE6E2B"/>
    <w:rsid w:val="00AF0931"/>
    <w:rsid w:val="00B103F4"/>
    <w:rsid w:val="00B3490A"/>
    <w:rsid w:val="00B41953"/>
    <w:rsid w:val="00B574D3"/>
    <w:rsid w:val="00B9298F"/>
    <w:rsid w:val="00BA638F"/>
    <w:rsid w:val="00BE16A9"/>
    <w:rsid w:val="00C20289"/>
    <w:rsid w:val="00C272DB"/>
    <w:rsid w:val="00C46833"/>
    <w:rsid w:val="00C51E08"/>
    <w:rsid w:val="00C5D38C"/>
    <w:rsid w:val="00C83BCE"/>
    <w:rsid w:val="00C86FF7"/>
    <w:rsid w:val="00CA2DE6"/>
    <w:rsid w:val="00CC117F"/>
    <w:rsid w:val="00CC1C7A"/>
    <w:rsid w:val="00CF161C"/>
    <w:rsid w:val="00D02071"/>
    <w:rsid w:val="00D12200"/>
    <w:rsid w:val="00D4521E"/>
    <w:rsid w:val="00D72BA3"/>
    <w:rsid w:val="00D72D60"/>
    <w:rsid w:val="00D85435"/>
    <w:rsid w:val="00DC72CB"/>
    <w:rsid w:val="00E61DA3"/>
    <w:rsid w:val="00E66526"/>
    <w:rsid w:val="00E71C6C"/>
    <w:rsid w:val="00EB281F"/>
    <w:rsid w:val="00EB39E0"/>
    <w:rsid w:val="00EB4089"/>
    <w:rsid w:val="00F06734"/>
    <w:rsid w:val="00F16816"/>
    <w:rsid w:val="00F32273"/>
    <w:rsid w:val="00F63CC3"/>
    <w:rsid w:val="00F876CF"/>
    <w:rsid w:val="00F87BB6"/>
    <w:rsid w:val="00F922B3"/>
    <w:rsid w:val="00FD6A4E"/>
    <w:rsid w:val="00FE0B0B"/>
    <w:rsid w:val="00FE1A7C"/>
    <w:rsid w:val="00FF5372"/>
    <w:rsid w:val="01439169"/>
    <w:rsid w:val="01E3506D"/>
    <w:rsid w:val="162728D4"/>
    <w:rsid w:val="1A7EA173"/>
    <w:rsid w:val="1B07FD1E"/>
    <w:rsid w:val="213C6B34"/>
    <w:rsid w:val="308C4D0E"/>
    <w:rsid w:val="3D7EC3E8"/>
    <w:rsid w:val="412254F1"/>
    <w:rsid w:val="47C721CC"/>
    <w:rsid w:val="49F5E4D5"/>
    <w:rsid w:val="562EB400"/>
    <w:rsid w:val="5E1FA774"/>
    <w:rsid w:val="70FC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FAD15"/>
  <w15:chartTrackingRefBased/>
  <w15:docId w15:val="{0B45CF41-B107-450B-8ECB-9FAF0F95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593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78159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8159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8159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15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593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781593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78159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er">
    <w:name w:val="IPP Header"/>
    <w:basedOn w:val="Normal"/>
    <w:qFormat/>
    <w:rsid w:val="0078159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78159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81593"/>
    <w:rPr>
      <w:rFonts w:ascii="Courier" w:eastAsia="Times" w:hAnsi="Courier"/>
      <w:sz w:val="21"/>
      <w:szCs w:val="21"/>
      <w:lang w:val="en-AU" w:eastAsia="zh-CN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781593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781593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781593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78159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1593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781593"/>
    <w:rPr>
      <w:vertAlign w:val="superscript"/>
    </w:rPr>
  </w:style>
  <w:style w:type="paragraph" w:customStyle="1" w:styleId="Style">
    <w:name w:val="Style"/>
    <w:basedOn w:val="Footer"/>
    <w:autoRedefine/>
    <w:qFormat/>
    <w:rsid w:val="0078159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7815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593"/>
    <w:rPr>
      <w:rFonts w:ascii="Times New Roman" w:eastAsia="MS Mincho" w:hAnsi="Times New Roman"/>
      <w:szCs w:val="24"/>
      <w:lang w:val="en-GB" w:eastAsia="zh-CN"/>
    </w:rPr>
  </w:style>
  <w:style w:type="paragraph" w:customStyle="1" w:styleId="IPPArialFootnote">
    <w:name w:val="IPP Arial Footnote"/>
    <w:basedOn w:val="IPPArialTable"/>
    <w:qFormat/>
    <w:rsid w:val="0078159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81593"/>
    <w:pPr>
      <w:spacing w:after="240"/>
    </w:pPr>
    <w:rPr>
      <w:sz w:val="24"/>
    </w:rPr>
  </w:style>
  <w:style w:type="table" w:styleId="TableGrid">
    <w:name w:val="Table Grid"/>
    <w:basedOn w:val="TableNormal"/>
    <w:rsid w:val="00781593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8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1593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781593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78159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78159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78159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81593"/>
    <w:pPr>
      <w:spacing w:after="180"/>
    </w:pPr>
  </w:style>
  <w:style w:type="paragraph" w:customStyle="1" w:styleId="IPPFootnote">
    <w:name w:val="IPP Footnote"/>
    <w:basedOn w:val="IPPArialFootnote"/>
    <w:qFormat/>
    <w:rsid w:val="0078159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8159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8159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81593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78159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78159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78159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8159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781593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81593"/>
    <w:pPr>
      <w:numPr>
        <w:numId w:val="9"/>
      </w:numPr>
    </w:pPr>
  </w:style>
  <w:style w:type="character" w:customStyle="1" w:styleId="IPPNormalstrikethrough">
    <w:name w:val="IPP Normal strikethrough"/>
    <w:rsid w:val="0078159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8159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8159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78159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81593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78159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78159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78159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8159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8159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8159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8159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8159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8159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8159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8159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8159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8159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8159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78159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781593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781593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78159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8159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8159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81593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781593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781593"/>
    <w:pPr>
      <w:numPr>
        <w:numId w:val="19"/>
      </w:numPr>
    </w:pPr>
  </w:style>
  <w:style w:type="character" w:styleId="Strong">
    <w:name w:val="Strong"/>
    <w:basedOn w:val="DefaultParagraphFont"/>
    <w:qFormat/>
    <w:rsid w:val="00781593"/>
    <w:rPr>
      <w:b/>
      <w:bCs/>
    </w:rPr>
  </w:style>
  <w:style w:type="paragraph" w:styleId="ListParagraph">
    <w:name w:val="List Paragraph"/>
    <w:basedOn w:val="Normal"/>
    <w:uiPriority w:val="34"/>
    <w:qFormat/>
    <w:rsid w:val="0078159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781593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81593"/>
    <w:pPr>
      <w:keepNext/>
      <w:tabs>
        <w:tab w:val="clear" w:pos="0"/>
      </w:tabs>
      <w:spacing w:after="60"/>
      <w:ind w:firstLine="0"/>
    </w:pPr>
  </w:style>
  <w:style w:type="paragraph" w:customStyle="1" w:styleId="IPPNumberedListLast">
    <w:name w:val="IPP NumberedListLast"/>
    <w:basedOn w:val="IPPNumberedList"/>
    <w:qFormat/>
    <w:rsid w:val="00781593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781593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781593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8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ssets.ippc.int/static/media/files/publication/en/2020/11/Membership_List_SCTF_2020-11-26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agriculture.gov.au/sites/default/files/documents/7-tips-for-keeping-containers-clean-a4.pdf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(AGD)</dc:creator>
  <cp:keywords/>
  <dc:description/>
  <cp:lastModifiedBy>Shamilov, Artur (NSP)</cp:lastModifiedBy>
  <cp:revision>3</cp:revision>
  <cp:lastPrinted>2021-01-13T13:24:00Z</cp:lastPrinted>
  <dcterms:created xsi:type="dcterms:W3CDTF">2021-04-27T06:13:00Z</dcterms:created>
  <dcterms:modified xsi:type="dcterms:W3CDTF">2021-04-27T08:25:00Z</dcterms:modified>
</cp:coreProperties>
</file>